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1989FD8C" w14:textId="77777777" w:rsidR="00766551" w:rsidRDefault="00766551" w:rsidP="00766551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5CFC4211" w14:textId="77777777" w:rsidR="00766551" w:rsidRDefault="00766551" w:rsidP="00D16F26">
      <w:pPr>
        <w:spacing w:before="180" w:after="180"/>
        <w:jc w:val="both"/>
      </w:pP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737A92BD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>
        <w:t xml:space="preserve"> 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56A0D1E3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3D07AB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1E92857B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503"/>
        <w:gridCol w:w="1503"/>
        <w:gridCol w:w="1504"/>
      </w:tblGrid>
      <w:tr w:rsidR="00DE2F50" w:rsidRPr="00DE2F50" w14:paraId="51D02BBC" w14:textId="77777777" w:rsidTr="1BD1F1D7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792" w14:textId="531C2437" w:rsidR="007862F6" w:rsidRDefault="00606A5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  <w:p w14:paraId="6E634317" w14:textId="61EED0BD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6B95" w14:textId="7A0DDFC6" w:rsidR="007862F6" w:rsidRDefault="00CA6F1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7111C56F" w14:textId="21CAD71A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DE2F50" w:rsidRPr="00DE2F50" w14:paraId="0A426E49" w14:textId="77777777" w:rsidTr="1BD1F1D7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67683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1BD1F1D7">
        <w:tc>
          <w:tcPr>
            <w:tcW w:w="467" w:type="dxa"/>
            <w:vAlign w:val="center"/>
          </w:tcPr>
          <w:p w14:paraId="429311E1" w14:textId="11C9FFD6" w:rsidR="00DE2F50" w:rsidRPr="00DE2F50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F21B8E3" w14:textId="7916E78E" w:rsidR="00DE2F50" w:rsidRPr="00DE2F50" w:rsidRDefault="0064646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6BBE8F44" w14:textId="4BEB47E5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8B0364" w14:textId="36C7494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580DC528" w14:textId="4E06A4A1" w:rsidR="00DE2F50" w:rsidRPr="00DE2F50" w:rsidRDefault="00CD4C1D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2351615B" w14:textId="06968158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1BD1F1D7">
        <w:tc>
          <w:tcPr>
            <w:tcW w:w="467" w:type="dxa"/>
            <w:vAlign w:val="center"/>
          </w:tcPr>
          <w:p w14:paraId="0E14DBD1" w14:textId="7A49A9D3" w:rsidR="009345FF" w:rsidRPr="00DE2F50" w:rsidRDefault="009345FF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1418737" w14:textId="0E86BE7D" w:rsidR="009345FF" w:rsidRPr="00DE2F50" w:rsidRDefault="009345F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59ED1BDA" w14:textId="14C1AA69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524FFC" w14:textId="10DF9832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D375EE" w14:textId="4520D74D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335FD6D8" w14:textId="4729C317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1BD1F1D7">
        <w:tc>
          <w:tcPr>
            <w:tcW w:w="467" w:type="dxa"/>
            <w:vAlign w:val="center"/>
          </w:tcPr>
          <w:p w14:paraId="5DBC05F4" w14:textId="28B4D1CF" w:rsidR="00CA6F11" w:rsidRPr="00DE2F50" w:rsidRDefault="00CA6F11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13D448D" w14:textId="62467DBA" w:rsidR="00CA6F11" w:rsidRPr="00DE2F50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767B7FB4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ADF1C37" w14:textId="77777777" w:rsidR="00CA6F11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  <w:vAlign w:val="center"/>
          </w:tcPr>
          <w:p w14:paraId="2D2BE695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0839AD36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1BD1F1D7">
        <w:tc>
          <w:tcPr>
            <w:tcW w:w="467" w:type="dxa"/>
            <w:vAlign w:val="center"/>
          </w:tcPr>
          <w:p w14:paraId="5A7BBED5" w14:textId="5BBFE024" w:rsidR="00DE2F50" w:rsidRPr="00C0058A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854DDA6" w14:textId="5E7E5AC0" w:rsidR="00DE2F50" w:rsidRPr="00C0058A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4AC81533" w14:textId="26A5166A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E234F1" w14:textId="75D0E539" w:rsidR="00DE2F50" w:rsidRPr="00C0058A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9160594" w14:textId="7F9D4ABC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CE0B456" w14:textId="7BF7AA88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3872EB9A" w14:textId="77777777" w:rsidTr="1BD1F1D7">
        <w:tc>
          <w:tcPr>
            <w:tcW w:w="467" w:type="dxa"/>
            <w:vAlign w:val="center"/>
          </w:tcPr>
          <w:p w14:paraId="3DB0606D" w14:textId="77777777" w:rsidR="00F91377" w:rsidRPr="00C0058A" w:rsidRDefault="00F91377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270009A" w14:textId="77777777" w:rsidR="00F91377" w:rsidRPr="00CD5446" w:rsidRDefault="00F91377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Verantwortliches Personal</w:t>
            </w:r>
          </w:p>
        </w:tc>
        <w:tc>
          <w:tcPr>
            <w:tcW w:w="1501" w:type="dxa"/>
            <w:vAlign w:val="center"/>
          </w:tcPr>
          <w:p w14:paraId="0DD3E6F8" w14:textId="77777777" w:rsidR="00F91377" w:rsidRPr="00CD5446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5507577" w14:textId="77777777" w:rsidR="00F91377" w:rsidRPr="00CD5446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AB700A4" w14:textId="62587D16" w:rsidR="00F91377" w:rsidRPr="00CD5446" w:rsidRDefault="00863C8D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69A06612" w14:textId="77777777" w:rsidR="00F91377" w:rsidRPr="00CD5446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  <w:p w14:paraId="4978C037" w14:textId="77777777" w:rsidR="00F91377" w:rsidRPr="00CD5446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2E3CCF" w:rsidRPr="00D16F26" w14:paraId="21A2C2CA" w14:textId="77777777" w:rsidTr="1BD1F1D7">
        <w:tc>
          <w:tcPr>
            <w:tcW w:w="467" w:type="dxa"/>
            <w:vAlign w:val="center"/>
          </w:tcPr>
          <w:p w14:paraId="04DAF6CA" w14:textId="77777777" w:rsidR="002E3CCF" w:rsidRPr="00C0058A" w:rsidRDefault="002E3CCF" w:rsidP="002E3CC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F3A5DFA" w14:textId="79B92C21" w:rsidR="002E3CCF" w:rsidRPr="00CD5446" w:rsidRDefault="002E3CCF" w:rsidP="002E3CCF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MS Teams</w:t>
            </w:r>
          </w:p>
        </w:tc>
        <w:tc>
          <w:tcPr>
            <w:tcW w:w="1501" w:type="dxa"/>
            <w:vAlign w:val="center"/>
          </w:tcPr>
          <w:p w14:paraId="5D341B4E" w14:textId="7C41242B" w:rsidR="002E3CCF" w:rsidRPr="00CD5446" w:rsidRDefault="002E3CCF" w:rsidP="002E3CCF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33087739" w14:textId="2FB13F25" w:rsidR="002E3CCF" w:rsidRPr="00CD5446" w:rsidRDefault="002E3CCF" w:rsidP="002E3CCF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66D29128" w14:textId="1E467711" w:rsidR="002E3CCF" w:rsidRPr="00CD5446" w:rsidRDefault="002E3CCF" w:rsidP="002E3CCF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10528EF6" w14:textId="77777777" w:rsidR="002E3CCF" w:rsidRPr="00CD5446" w:rsidRDefault="002E3CCF" w:rsidP="002E3CCF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t>X</w:t>
            </w:r>
          </w:p>
          <w:p w14:paraId="3717A85D" w14:textId="4A43274B" w:rsidR="002E3CCF" w:rsidRPr="00CD5446" w:rsidRDefault="002E3CCF" w:rsidP="002E3CCF">
            <w:pPr>
              <w:jc w:val="center"/>
              <w:rPr>
                <w:rFonts w:cs="Arial"/>
                <w:sz w:val="18"/>
                <w:szCs w:val="18"/>
              </w:rPr>
            </w:pPr>
            <w:r w:rsidRPr="00CD5446">
              <w:rPr>
                <w:rFonts w:cs="Arial"/>
                <w:sz w:val="18"/>
                <w:szCs w:val="18"/>
              </w:rPr>
              <w:lastRenderedPageBreak/>
              <w:t>(je nach Eignungsleihe)</w:t>
            </w:r>
          </w:p>
        </w:tc>
      </w:tr>
      <w:tr w:rsidR="00EF5AEB" w:rsidRPr="00D16F26" w14:paraId="263FA93F" w14:textId="77777777" w:rsidTr="1BD1F1D7">
        <w:tc>
          <w:tcPr>
            <w:tcW w:w="467" w:type="dxa"/>
            <w:vAlign w:val="center"/>
          </w:tcPr>
          <w:p w14:paraId="4946CC59" w14:textId="77777777" w:rsidR="00EF5AEB" w:rsidRPr="00C0058A" w:rsidRDefault="00EF5AEB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C1A5A2F" w14:textId="282616F5" w:rsidR="00EF5AEB" w:rsidRDefault="00EF5AEB" w:rsidP="00676831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5A028D79" w14:textId="435662BF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2EFA30FA" w14:textId="641712B3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F35AE60" w14:textId="3ED8305D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596F849F" w14:textId="38194C9B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EF5AEB" w:rsidRPr="00DE2F50" w14:paraId="1266C776" w14:textId="77777777" w:rsidTr="1BD1F1D7">
        <w:tc>
          <w:tcPr>
            <w:tcW w:w="467" w:type="dxa"/>
          </w:tcPr>
          <w:p w14:paraId="4ED045B6" w14:textId="2634331B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270F24F8" w14:textId="43709D7C" w:rsidR="00EF5AEB" w:rsidRPr="00CA6F11" w:rsidRDefault="00EF5AEB" w:rsidP="00676831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ascii="Wingdings" w:eastAsia="Wingdings" w:hAnsi="Wingdings" w:cs="Wingdings"/>
                <w:b/>
                <w:sz w:val="18"/>
                <w:szCs w:val="18"/>
              </w:rPr>
              <w:t>à</w:t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B0A0D5F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1BAFAFBC" w14:textId="77777777" w:rsidR="00EF5AEB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</w:tcPr>
          <w:p w14:paraId="0D073EAE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</w:tcPr>
          <w:p w14:paraId="69FC62C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1BD1F1D7">
        <w:tc>
          <w:tcPr>
            <w:tcW w:w="467" w:type="dxa"/>
          </w:tcPr>
          <w:p w14:paraId="25C2CD2B" w14:textId="19A3660A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3D45B4CD" w14:textId="581E7009" w:rsidR="00EF5AEB" w:rsidRPr="00DE2F50" w:rsidRDefault="00EF5AEB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1BD1F1D7">
              <w:rPr>
                <w:rFonts w:cs="Arial"/>
                <w:sz w:val="18"/>
                <w:szCs w:val="18"/>
              </w:rPr>
              <w:t xml:space="preserve">Erklärung Unterauftragnehmer </w:t>
            </w:r>
            <w:r w:rsidRPr="1BD1F1D7">
              <w:rPr>
                <w:rFonts w:ascii="Wingdings" w:eastAsia="Wingdings" w:hAnsi="Wingdings" w:cs="Wingdings"/>
                <w:b/>
                <w:bCs/>
                <w:sz w:val="18"/>
                <w:szCs w:val="18"/>
              </w:rPr>
              <w:t>à</w:t>
            </w:r>
            <w:r w:rsidRPr="1BD1F1D7">
              <w:rPr>
                <w:rFonts w:cs="Arial"/>
                <w:b/>
                <w:bCs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3635EF92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E347860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DFAC787" w14:textId="0D2BED2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28C558E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0E47E1D4" w14:textId="77777777" w:rsidR="00676831" w:rsidRDefault="00676831">
      <w:pPr>
        <w:rPr>
          <w:rFonts w:eastAsiaTheme="majorEastAsia" w:cstheme="majorBidi"/>
          <w:b/>
          <w:bCs/>
          <w:sz w:val="26"/>
          <w:szCs w:val="26"/>
        </w:rPr>
      </w:pPr>
      <w:bookmarkStart w:id="0" w:name="_Toc440470130"/>
      <w:bookmarkStart w:id="1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4F16D795" w14:textId="07C43C3F" w:rsidR="00BE6CFF" w:rsidRPr="007B76E0" w:rsidRDefault="00BE6CFF" w:rsidP="00676831">
      <w:pPr>
        <w:pStyle w:val="berschrift1"/>
        <w:numPr>
          <w:ilvl w:val="0"/>
          <w:numId w:val="3"/>
        </w:numPr>
        <w:spacing w:before="720" w:after="180"/>
        <w:jc w:val="both"/>
        <w:rPr>
          <w:b w:val="0"/>
          <w:bCs w:val="0"/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0"/>
      <w:bookmarkEnd w:id="1"/>
      <w:r w:rsidR="00B57E5B"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BE6CFF" w:rsidRPr="009E79F9" w14:paraId="7F1172C7" w14:textId="77777777" w:rsidTr="00C27553">
        <w:tc>
          <w:tcPr>
            <w:tcW w:w="3794" w:type="dxa"/>
          </w:tcPr>
          <w:p w14:paraId="0CC98D75" w14:textId="71B005A6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ADA099C" w14:textId="4EA496E7" w:rsidR="00A87F8D" w:rsidRDefault="00BE6CFF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 w:rsidR="0068549A">
              <w:t>, und zwar um ein Kleinstunternehmen</w:t>
            </w:r>
          </w:p>
          <w:p w14:paraId="0FAC2BCC" w14:textId="10517DA5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07B002AD" w14:textId="2C25A25C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F989BED" w:rsidR="00BE6CFF" w:rsidRPr="009E79F9" w:rsidRDefault="00BE6CFF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12DA199A" w14:textId="77777777" w:rsidTr="00D07613">
        <w:tc>
          <w:tcPr>
            <w:tcW w:w="3794" w:type="dxa"/>
          </w:tcPr>
          <w:p w14:paraId="43BF1071" w14:textId="5F34C44F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065BEE35" w14:textId="77777777" w:rsidR="00B57E5B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13E6A87A" w14:textId="0FCE2320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225D694D" w14:textId="77777777" w:rsidTr="00D07613">
        <w:tc>
          <w:tcPr>
            <w:tcW w:w="3794" w:type="dxa"/>
          </w:tcPr>
          <w:p w14:paraId="6763A9E8" w14:textId="77777777" w:rsidR="00B57E5B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146875AD" w14:textId="757A14CD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06771B42" w14:textId="677CEF69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676831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676831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54927D80" w:rsidR="00CC2B6B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  <w:r w:rsidR="003847AE">
              <w:rPr>
                <w:lang w:eastAsia="de-DE"/>
              </w:rPr>
              <w:t xml:space="preserve"> mit Unterauftragnehmer(n)</w:t>
            </w:r>
          </w:p>
          <w:p w14:paraId="5ACCBA92" w14:textId="0097204C" w:rsidR="003847AE" w:rsidRDefault="003847AE" w:rsidP="003847AE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5A6ACC31" w14:textId="77D50CFF" w:rsidR="00CC2B6B" w:rsidRPr="009E79F9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</w:t>
            </w:r>
            <w:r w:rsidR="00A54886">
              <w:rPr>
                <w:lang w:eastAsia="de-DE"/>
              </w:rPr>
              <w:t>Bieter</w:t>
            </w:r>
            <w:r>
              <w:rPr>
                <w:lang w:eastAsia="de-DE"/>
              </w:rPr>
              <w:t>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676831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120ACE6" w:rsidR="00CC2B6B" w:rsidRPr="009E79F9" w:rsidRDefault="00CC2B6B" w:rsidP="00676831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erfolgt die Zahlungs an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rgemeinschaft. Insofern müssen diese Angaben nur für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</w:p>
        </w:tc>
      </w:tr>
    </w:tbl>
    <w:p w14:paraId="79536F4B" w14:textId="454235C7" w:rsidR="00317C62" w:rsidRPr="007B76E0" w:rsidRDefault="00BE6CFF" w:rsidP="00BA2F8C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  <w:sectPr w:rsidR="00317C62" w:rsidRPr="007B76E0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7B76E0">
        <w:rPr>
          <w:sz w:val="26"/>
          <w:szCs w:val="26"/>
        </w:rPr>
        <w:t xml:space="preserve">Eigenerklärung: </w:t>
      </w:r>
      <w:bookmarkStart w:id="7" w:name="_Hlk182910367"/>
      <w:r w:rsidR="007B76E0" w:rsidRPr="007B76E0">
        <w:rPr>
          <w:sz w:val="26"/>
          <w:szCs w:val="26"/>
        </w:rPr>
        <w:t>Ausschlussgründe nach §§ 123, 124 GWB</w:t>
      </w:r>
      <w:r w:rsidR="0064646F">
        <w:rPr>
          <w:sz w:val="26"/>
          <w:szCs w:val="26"/>
        </w:rPr>
        <w:t xml:space="preserve"> sowie</w:t>
      </w:r>
      <w:r w:rsidR="007B76E0" w:rsidRPr="007B76E0">
        <w:rPr>
          <w:sz w:val="26"/>
          <w:szCs w:val="26"/>
        </w:rPr>
        <w:t xml:space="preserve">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Default="003204AF" w:rsidP="00BA2F8C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2FCE2EE9" w14:textId="77777777" w:rsidR="007B76E0" w:rsidRPr="0062143A" w:rsidRDefault="007B76E0" w:rsidP="0062143A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lastRenderedPageBreak/>
        <w:t>U N D</w:t>
      </w:r>
    </w:p>
    <w:p w14:paraId="7C604668" w14:textId="4F60F76A" w:rsidR="007B76E0" w:rsidRPr="0062143A" w:rsidRDefault="007B76E0" w:rsidP="0062143A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</w:t>
      </w:r>
      <w:r w:rsidR="00AB2841">
        <w:t xml:space="preserve">ich / </w:t>
      </w:r>
      <w:r w:rsidRPr="0062143A">
        <w:t>wir bei der Ausführung des öffentlichen Auftrags alle geltenden rechtlichen Verpflichtungen einhalten werde</w:t>
      </w:r>
      <w:r w:rsidR="00AB2841">
        <w:t>(</w:t>
      </w:r>
      <w:r w:rsidRPr="0062143A">
        <w:t>n</w:t>
      </w:r>
      <w:r w:rsidR="00AB2841">
        <w:t>)</w:t>
      </w:r>
      <w:r w:rsidRPr="0062143A">
        <w:t xml:space="preserve">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1CC205E3" w:rsidR="008657F9" w:rsidRDefault="003204AF" w:rsidP="00BA2F8C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523D6B1D" w14:textId="15FC4648" w:rsidR="00BE6CFF" w:rsidRPr="008657F9" w:rsidRDefault="009345FF" w:rsidP="008657F9">
      <w:pPr>
        <w:pStyle w:val="berschrift1"/>
        <w:numPr>
          <w:ilvl w:val="0"/>
          <w:numId w:val="7"/>
        </w:numPr>
        <w:spacing w:before="180" w:after="180"/>
        <w:ind w:left="567"/>
        <w:jc w:val="both"/>
      </w:pPr>
      <w:r w:rsidRPr="007B76E0">
        <w:rPr>
          <w:sz w:val="26"/>
          <w:szCs w:val="26"/>
        </w:rPr>
        <w:t xml:space="preserve">Eigenerklärung: </w:t>
      </w:r>
      <w:bookmarkStart w:id="8" w:name="_Hlk171596048"/>
      <w:r w:rsidRPr="007B76E0">
        <w:rPr>
          <w:sz w:val="26"/>
          <w:szCs w:val="26"/>
        </w:rPr>
        <w:t>Eintrag</w:t>
      </w:r>
      <w:r w:rsidR="0074234A" w:rsidRPr="007B76E0">
        <w:rPr>
          <w:sz w:val="26"/>
          <w:szCs w:val="26"/>
        </w:rPr>
        <w:t xml:space="preserve">ung im </w:t>
      </w:r>
      <w:r w:rsidRPr="007B76E0">
        <w:rPr>
          <w:sz w:val="26"/>
          <w:szCs w:val="26"/>
        </w:rPr>
        <w:t>Berufs- / Handelsregister</w:t>
      </w:r>
      <w:bookmarkEnd w:id="8"/>
    </w:p>
    <w:p w14:paraId="4E2ED473" w14:textId="27F57BCC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unser Unternehmen aktuell und gültig im Berufs- oder Handelsregister (außerhalb von Deutschland in vergleichbaren Registern), eingetragen ist bzw. ein Antrag auf Eintragung gestellt wurde.</w:t>
      </w:r>
    </w:p>
    <w:p w14:paraId="1C70A0F0" w14:textId="6AEA754E" w:rsidR="008235BB" w:rsidRDefault="008235BB" w:rsidP="00D16F26">
      <w:pPr>
        <w:spacing w:before="180" w:after="180"/>
        <w:ind w:left="567" w:hanging="567"/>
        <w:jc w:val="both"/>
      </w:pPr>
      <w:r>
        <w:tab/>
        <w:t xml:space="preserve">Die </w:t>
      </w:r>
      <w:r w:rsidR="00541279" w:rsidRPr="00541279">
        <w:t>Handelsregisternummer</w:t>
      </w:r>
      <w:r w:rsidR="00541279">
        <w:t xml:space="preserve"> </w:t>
      </w:r>
      <w:r>
        <w:t>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7F8ACF31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3E68F6D0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7B76E0" w:rsidRDefault="00C56688" w:rsidP="00C66BF4">
      <w:pPr>
        <w:pStyle w:val="berschrift1"/>
        <w:numPr>
          <w:ilvl w:val="0"/>
          <w:numId w:val="5"/>
        </w:numPr>
        <w:spacing w:after="180"/>
        <w:jc w:val="both"/>
        <w:rPr>
          <w:sz w:val="26"/>
          <w:szCs w:val="26"/>
        </w:rPr>
      </w:pPr>
      <w:bookmarkStart w:id="9" w:name="_Toc440470140"/>
      <w:bookmarkStart w:id="10" w:name="_Toc503255183"/>
      <w:bookmarkStart w:id="11" w:name="_Hlk171073198"/>
      <w:r w:rsidRPr="007B76E0">
        <w:rPr>
          <w:sz w:val="26"/>
          <w:szCs w:val="26"/>
        </w:rPr>
        <w:t xml:space="preserve">Eigenerklärung: Übersicht </w:t>
      </w:r>
      <w:bookmarkEnd w:id="9"/>
      <w:bookmarkEnd w:id="10"/>
      <w:r w:rsidR="00606A51" w:rsidRPr="007B76E0">
        <w:rPr>
          <w:sz w:val="26"/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F4A686A" w14:textId="3C081381" w:rsidR="00FD753C" w:rsidRDefault="00C56688" w:rsidP="002C08AC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="00FD753C">
        <w:t xml:space="preserve">näher beschriebenen </w:t>
      </w:r>
      <w:r w:rsidRPr="009E79F9">
        <w:t xml:space="preserve">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</w:t>
      </w:r>
      <w:r w:rsidR="00FD753C">
        <w:t xml:space="preserve"> (Bitte hier die Namen auflisten:)</w:t>
      </w:r>
    </w:p>
    <w:p w14:paraId="395063A1" w14:textId="128D35CD" w:rsidR="00FD753C" w:rsidRDefault="00FD753C" w:rsidP="00FD753C">
      <w:pPr>
        <w:spacing w:before="180" w:after="180"/>
        <w:ind w:left="567"/>
        <w:jc w:val="both"/>
        <w:rPr>
          <w:lang w:eastAsia="de-DE"/>
        </w:rPr>
      </w:pP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5124AD45" w14:textId="4F822C4C" w:rsidR="002C08AC" w:rsidRDefault="002C08AC" w:rsidP="00FD753C">
      <w:pPr>
        <w:spacing w:before="180" w:after="180"/>
        <w:ind w:left="567"/>
        <w:jc w:val="both"/>
        <w:rPr>
          <w:bCs/>
        </w:rPr>
      </w:pPr>
      <w:r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72B7360E" w14:textId="64B9095F" w:rsidR="00C56688" w:rsidRPr="007B76E0" w:rsidRDefault="009E439A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bookmarkStart w:id="12" w:name="_Toc440470134"/>
      <w:bookmarkStart w:id="13" w:name="_Toc503255185"/>
      <w:bookmarkEnd w:id="11"/>
      <w:r w:rsidRPr="007B76E0">
        <w:rPr>
          <w:sz w:val="26"/>
          <w:szCs w:val="26"/>
        </w:rPr>
        <w:lastRenderedPageBreak/>
        <w:t>Eigene</w:t>
      </w:r>
      <w:r w:rsidR="00C56688" w:rsidRPr="007B76E0">
        <w:rPr>
          <w:sz w:val="26"/>
          <w:szCs w:val="26"/>
        </w:rPr>
        <w:t>rklärung: Betriebshaftpflicht</w:t>
      </w:r>
      <w:bookmarkEnd w:id="12"/>
      <w:r w:rsidR="00C56688" w:rsidRPr="007B76E0">
        <w:rPr>
          <w:sz w:val="26"/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E119B8" w14:paraId="0508428C" w14:textId="77777777" w:rsidTr="75097D46">
        <w:tc>
          <w:tcPr>
            <w:tcW w:w="9060" w:type="dxa"/>
            <w:shd w:val="clear" w:color="auto" w:fill="D9D9D9" w:themeFill="background1" w:themeFillShade="D9"/>
          </w:tcPr>
          <w:p w14:paraId="64DC54BE" w14:textId="21419EC7" w:rsidR="00E119B8" w:rsidRDefault="00E119B8" w:rsidP="00D16F26">
            <w:pPr>
              <w:spacing w:before="180" w:after="180"/>
              <w:jc w:val="both"/>
              <w:rPr>
                <w:b/>
              </w:rPr>
            </w:pPr>
            <w:r>
              <w:t xml:space="preserve">Gefordert ist der </w:t>
            </w:r>
            <w:r w:rsidR="00BC106D">
              <w:t xml:space="preserve">Abschluss bzw. die Aufrechterhaltung </w:t>
            </w:r>
            <w:r>
              <w:t>einer Betriebshaftpflichtversicherung mit mindestens folgenden Deckungssumme</w:t>
            </w:r>
            <w:r w:rsidR="00912602">
              <w:t>n</w:t>
            </w:r>
            <w:r>
              <w:t xml:space="preserve"> </w:t>
            </w:r>
            <w:r>
              <w:rPr>
                <w:b/>
              </w:rPr>
              <w:t>je Schadensfall, pro Jahr 2-fach maximiert:</w:t>
            </w:r>
          </w:p>
          <w:p w14:paraId="48F9E836" w14:textId="76CAE9C5" w:rsidR="00E119B8" w:rsidRDefault="00E119B8" w:rsidP="00D16F26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2EE43D16" w14:textId="3743F9B9" w:rsidR="00E119B8" w:rsidRPr="009E439A" w:rsidRDefault="00BC1BFA" w:rsidP="009E439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 w:rsidR="00676831">
              <w:t>6</w:t>
            </w:r>
            <w:r w:rsidRPr="00BC1BFA">
              <w:t>.000.000,00 Euro pro Jahr)</w:t>
            </w:r>
          </w:p>
        </w:tc>
      </w:tr>
    </w:tbl>
    <w:bookmarkStart w:id="14" w:name="_Hlk171073301"/>
    <w:bookmarkStart w:id="15" w:name="_Toc480449210"/>
    <w:bookmarkStart w:id="16" w:name="_Toc503255188"/>
    <w:p w14:paraId="49402E89" w14:textId="631E7BDD" w:rsidR="006535C8" w:rsidRDefault="00E7365B" w:rsidP="00212BD3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="006535C8" w:rsidRPr="007B6CB6">
        <w:tab/>
      </w:r>
      <w:r w:rsidR="001D0DC2">
        <w:t>Ich</w:t>
      </w:r>
      <w:r w:rsidR="00BC106D">
        <w:t xml:space="preserve"> / wir</w:t>
      </w:r>
      <w:r w:rsidR="001D0DC2">
        <w:t xml:space="preserve"> </w:t>
      </w:r>
      <w:r w:rsidR="00BC106D">
        <w:t xml:space="preserve">erkläre(n), dass ich / wir </w:t>
      </w:r>
      <w:r w:rsidR="006535C8" w:rsidRPr="007B6CB6">
        <w:t xml:space="preserve">spätestens zum </w:t>
      </w:r>
      <w:r w:rsidR="006535C8">
        <w:t>Zeitpunkt der Auftragserteilung</w:t>
      </w:r>
      <w:r w:rsidR="006535C8" w:rsidRPr="007B6CB6">
        <w:t xml:space="preserve"> eine</w:t>
      </w:r>
      <w:r w:rsidR="003F3651">
        <w:t xml:space="preserve"> </w:t>
      </w:r>
      <w:r w:rsidR="00BC106D">
        <w:t>Betriebshaftpflichtversicherung mit den o.g. Deckungssummen abschließen</w:t>
      </w:r>
      <w:r w:rsidR="006535C8" w:rsidRPr="00A45B00">
        <w:t xml:space="preserve"> und</w:t>
      </w:r>
      <w:r w:rsidR="003F3651" w:rsidRPr="00A45B00">
        <w:t xml:space="preserve"> während der gesamten Vertragslaufzeit aufrechterhalten</w:t>
      </w:r>
      <w:r w:rsidR="00BC106D">
        <w:t xml:space="preserve"> werde(n).</w:t>
      </w:r>
      <w:r w:rsidR="006535C8" w:rsidRPr="007B6CB6">
        <w:t xml:space="preserve"> </w:t>
      </w:r>
      <w:r w:rsidR="003F3651">
        <w:t>Auf gesonderte Aufforderung des AG werde</w:t>
      </w:r>
      <w:r w:rsidR="001D0DC2">
        <w:t>(</w:t>
      </w:r>
      <w:r w:rsidR="003F3651">
        <w:t>n</w:t>
      </w:r>
      <w:r w:rsidR="001D0DC2">
        <w:t>)</w:t>
      </w:r>
      <w:r w:rsidR="003F3651">
        <w:t xml:space="preserve"> </w:t>
      </w:r>
      <w:r w:rsidR="001D0DC2">
        <w:t xml:space="preserve">ich / </w:t>
      </w:r>
      <w:r w:rsidR="003F3651">
        <w:t>wir unverzüglich</w:t>
      </w:r>
      <w:r w:rsidR="00FF4E49">
        <w:t>, in der Regel innerhalb von max. 6 Kalendertagen,</w:t>
      </w:r>
      <w:r w:rsidR="003F3651">
        <w:t xml:space="preserve"> </w:t>
      </w:r>
      <w:r w:rsidR="006535C8" w:rsidRPr="007B6CB6">
        <w:t>eine</w:t>
      </w:r>
      <w:r w:rsidR="005D73F4">
        <w:t>n</w:t>
      </w:r>
      <w:r w:rsidR="006535C8" w:rsidRPr="007B6CB6">
        <w:t xml:space="preserve"> entsprechende</w:t>
      </w:r>
      <w:r w:rsidR="005D73F4">
        <w:t>n Nachweis</w:t>
      </w:r>
      <w:r w:rsidR="006535C8" w:rsidRPr="007B6CB6">
        <w:t xml:space="preserve"> vorlegen.</w:t>
      </w:r>
      <w:r w:rsidR="006535C8">
        <w:t xml:space="preserve"> </w:t>
      </w:r>
    </w:p>
    <w:bookmarkEnd w:id="14"/>
    <w:p w14:paraId="6758E794" w14:textId="0760D0E5" w:rsidR="00F91377" w:rsidRPr="00F91377" w:rsidRDefault="00F91377" w:rsidP="00F91377">
      <w:pPr>
        <w:spacing w:before="180" w:after="180"/>
        <w:jc w:val="both"/>
        <w:rPr>
          <w:bCs/>
          <w:i/>
        </w:rPr>
      </w:pPr>
    </w:p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384D4B52" w14:textId="31DBB76B" w:rsidR="00212BD3" w:rsidRPr="00365CFB" w:rsidRDefault="00212BD3" w:rsidP="0062143A">
      <w:pPr>
        <w:keepNext/>
        <w:keepLines/>
        <w:numPr>
          <w:ilvl w:val="0"/>
          <w:numId w:val="11"/>
        </w:numPr>
        <w:spacing w:before="180" w:after="180"/>
        <w:ind w:left="567"/>
        <w:jc w:val="both"/>
        <w:outlineLvl w:val="0"/>
        <w:rPr>
          <w:rFonts w:eastAsiaTheme="majorEastAsia" w:cstheme="majorBidi"/>
          <w:b/>
          <w:bCs/>
          <w:sz w:val="26"/>
          <w:szCs w:val="26"/>
        </w:rPr>
      </w:pPr>
      <w:r w:rsidRPr="00365CFB">
        <w:rPr>
          <w:rFonts w:eastAsiaTheme="majorEastAsia" w:cstheme="majorBidi"/>
          <w:b/>
          <w:bCs/>
          <w:sz w:val="26"/>
          <w:szCs w:val="26"/>
        </w:rPr>
        <w:lastRenderedPageBreak/>
        <w:t>Verantwortliches Personal</w:t>
      </w:r>
    </w:p>
    <w:p w14:paraId="20B92805" w14:textId="6D83CDA5" w:rsidR="00F91377" w:rsidRPr="00081DDB" w:rsidRDefault="00F91377" w:rsidP="00F91377">
      <w:pPr>
        <w:spacing w:before="180" w:after="180"/>
        <w:jc w:val="both"/>
      </w:pPr>
      <w:r w:rsidRPr="00365CFB">
        <w:t xml:space="preserve">Bitte reichen Sie für das zur Leistungserbringung vorgesehene Personal </w:t>
      </w:r>
      <w:r w:rsidR="00FD753C" w:rsidRPr="00365CFB">
        <w:t xml:space="preserve">(geforderte Profile s.u.) </w:t>
      </w:r>
      <w:proofErr w:type="gramStart"/>
      <w:r w:rsidRPr="00365CFB">
        <w:t>das</w:t>
      </w:r>
      <w:proofErr w:type="gramEnd"/>
      <w:r w:rsidR="00FD753C" w:rsidRPr="00365CFB">
        <w:t xml:space="preserve"> / die</w:t>
      </w:r>
      <w:r w:rsidRPr="00365CFB">
        <w:t xml:space="preserve"> folgende</w:t>
      </w:r>
      <w:r w:rsidR="00FD753C" w:rsidRPr="00365CFB">
        <w:t>(n)</w:t>
      </w:r>
      <w:r w:rsidRPr="00365CFB">
        <w:t xml:space="preserve"> tabellarische</w:t>
      </w:r>
      <w:r w:rsidR="00FD753C" w:rsidRPr="00365CFB">
        <w:t>(n)</w:t>
      </w:r>
      <w:r w:rsidRPr="00365CFB">
        <w:t xml:space="preserve"> </w:t>
      </w:r>
      <w:proofErr w:type="spellStart"/>
      <w:r w:rsidRPr="00365CFB">
        <w:t>Mitarbeite</w:t>
      </w:r>
      <w:r w:rsidR="00FD753C" w:rsidRPr="00365CFB">
        <w:t>nden</w:t>
      </w:r>
      <w:r w:rsidRPr="00365CFB">
        <w:t>profil</w:t>
      </w:r>
      <w:proofErr w:type="spellEnd"/>
      <w:r w:rsidR="00FD753C" w:rsidRPr="00365CFB">
        <w:t>(e)</w:t>
      </w:r>
      <w:r w:rsidRPr="00365CFB">
        <w:t xml:space="preserve"> ein. Der Auftragnehmer erkennt mit Abgabe von </w:t>
      </w:r>
      <w:proofErr w:type="spellStart"/>
      <w:r w:rsidRPr="00365CFB">
        <w:t>Mitarbeite</w:t>
      </w:r>
      <w:r w:rsidR="00FD753C" w:rsidRPr="00365CFB">
        <w:t>nden</w:t>
      </w:r>
      <w:r w:rsidRPr="00365CFB">
        <w:t>profilen</w:t>
      </w:r>
      <w:proofErr w:type="spellEnd"/>
      <w:r w:rsidRPr="00365CFB">
        <w:t xml:space="preserve"> die Verpflichtung an, im Fall der Zuschlagserteilung das benannte Personal als Leistungserbringer anzubieten. Im Übrigen gelten die Festlegungen des Vertrages. Sofern mehr Personal angebotenen werden soll bzw. mehr persönliche </w:t>
      </w:r>
      <w:r w:rsidRPr="00081DDB">
        <w:t>Referenzen benannt werden sollen, können diese Vorlagen mehrfach verwendet werden.</w:t>
      </w:r>
      <w:r w:rsidR="00941BEF" w:rsidRPr="00081DDB">
        <w:t xml:space="preserve"> Eine Abkürzung von Vor- und Nachnamen, z.B. M.M. für Max Mustermann, ist zulässig.</w:t>
      </w:r>
    </w:p>
    <w:p w14:paraId="0E24C004" w14:textId="6984DA4D" w:rsidR="00CE0020" w:rsidRPr="00081DDB" w:rsidRDefault="00F227B5" w:rsidP="00CE0020">
      <w:pPr>
        <w:spacing w:before="180" w:after="180"/>
        <w:jc w:val="both"/>
        <w:rPr>
          <w:bCs/>
        </w:rPr>
      </w:pPr>
      <w:r w:rsidRPr="00081DDB">
        <w:rPr>
          <w:bCs/>
        </w:rPr>
        <w:t>Das Profil einer Person kann in 1, 2 oder allen 3 Losen</w:t>
      </w:r>
      <w:r w:rsidR="00CE0020" w:rsidRPr="00081DDB">
        <w:rPr>
          <w:bCs/>
        </w:rPr>
        <w:t xml:space="preserve"> benannt werden, </w:t>
      </w:r>
      <w:r w:rsidR="001F45FD">
        <w:rPr>
          <w:bCs/>
        </w:rPr>
        <w:t>sofern</w:t>
      </w:r>
      <w:r w:rsidR="00CE0020" w:rsidRPr="00081DDB">
        <w:rPr>
          <w:bCs/>
        </w:rPr>
        <w:t xml:space="preserve"> die Voraussetzungen des </w:t>
      </w:r>
      <w:r w:rsidR="00862AAB" w:rsidRPr="00081DDB">
        <w:rPr>
          <w:bCs/>
        </w:rPr>
        <w:t xml:space="preserve">jeweiligen </w:t>
      </w:r>
      <w:r w:rsidR="00CE0020" w:rsidRPr="00081DDB">
        <w:rPr>
          <w:bCs/>
        </w:rPr>
        <w:t>Profils vorliegen.</w:t>
      </w:r>
      <w:r w:rsidRPr="00081DDB">
        <w:rPr>
          <w:bCs/>
        </w:rPr>
        <w:t xml:space="preserve"> Innerhalb eines Loses kann das Profil einer Person jedoch nur einmal benannt werden.</w:t>
      </w:r>
    </w:p>
    <w:p w14:paraId="669922E5" w14:textId="77777777" w:rsidR="00941BEF" w:rsidRPr="00365CFB" w:rsidRDefault="00941BEF" w:rsidP="00941BEF">
      <w:pPr>
        <w:spacing w:before="180" w:after="180"/>
        <w:jc w:val="both"/>
        <w:rPr>
          <w:bCs/>
        </w:rPr>
      </w:pPr>
      <w:r w:rsidRPr="00365CFB">
        <w:rPr>
          <w:bCs/>
        </w:rPr>
        <w:t>Das verantwortliche Personal muss folgende Erfahrungen bzw. Qualifikationen aufweisen:</w:t>
      </w:r>
    </w:p>
    <w:p w14:paraId="1BB8E859" w14:textId="7802AB37" w:rsidR="002D408D" w:rsidRPr="002E3CCF" w:rsidRDefault="002D408D" w:rsidP="00941BEF">
      <w:pPr>
        <w:spacing w:before="180" w:after="180"/>
        <w:jc w:val="both"/>
        <w:rPr>
          <w:b/>
        </w:rPr>
      </w:pPr>
      <w:r w:rsidRPr="002E3CCF">
        <w:rPr>
          <w:b/>
        </w:rPr>
        <w:t>Los 1 „Training“</w:t>
      </w:r>
      <w:r w:rsidRPr="002E3CCF">
        <w:rPr>
          <w:bCs/>
        </w:rPr>
        <w:t>:</w:t>
      </w:r>
    </w:p>
    <w:p w14:paraId="4D840C06" w14:textId="2BB55CEF" w:rsidR="00A73841" w:rsidRPr="002E3CCF" w:rsidRDefault="00A73841" w:rsidP="00A73841">
      <w:pPr>
        <w:spacing w:before="180" w:after="180"/>
        <w:jc w:val="both"/>
      </w:pPr>
      <w:r w:rsidRPr="002E3CCF">
        <w:t xml:space="preserve">Profil </w:t>
      </w:r>
      <w:r w:rsidR="002D408D" w:rsidRPr="002E3CCF">
        <w:t>Trainer</w:t>
      </w:r>
    </w:p>
    <w:p w14:paraId="0C592C5A" w14:textId="14387E35" w:rsidR="00FD0BAF" w:rsidRPr="00365CFB" w:rsidRDefault="00FD0BAF" w:rsidP="00A73841">
      <w:pPr>
        <w:spacing w:before="180" w:after="180"/>
        <w:jc w:val="both"/>
      </w:pPr>
      <w:r w:rsidRPr="00365CFB">
        <w:t>Es sind drei Trainer-Profile mit jeweils folgender Anforderung einzureichen:</w:t>
      </w:r>
    </w:p>
    <w:p w14:paraId="4E1BA3F6" w14:textId="77777777" w:rsidR="002D408D" w:rsidRPr="00365CFB" w:rsidRDefault="00A73841" w:rsidP="002D408D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365CFB">
        <w:t xml:space="preserve">Ausbildung: </w:t>
      </w:r>
      <w:r w:rsidR="002D408D" w:rsidRPr="00365CFB">
        <w:t xml:space="preserve">Abgeschlossene Qualifizierung als Trainer bzw. Train </w:t>
      </w:r>
      <w:proofErr w:type="spellStart"/>
      <w:r w:rsidR="002D408D" w:rsidRPr="00365CFB">
        <w:t>the</w:t>
      </w:r>
      <w:proofErr w:type="spellEnd"/>
      <w:r w:rsidR="002D408D" w:rsidRPr="00365CFB">
        <w:t xml:space="preserve"> Trainer (Umfang: mind. 4 Tage), welche durch ein Zertifikat nachgewiesen werden kann</w:t>
      </w:r>
    </w:p>
    <w:p w14:paraId="5E76CAA7" w14:textId="16FF1B02" w:rsidR="00481C13" w:rsidRDefault="31A06747" w:rsidP="00481C13">
      <w:pPr>
        <w:pStyle w:val="DGUV-Text"/>
        <w:numPr>
          <w:ilvl w:val="0"/>
          <w:numId w:val="27"/>
        </w:numPr>
        <w:spacing w:after="80" w:line="276" w:lineRule="auto"/>
        <w:jc w:val="both"/>
      </w:pPr>
      <w:r>
        <w:t xml:space="preserve">Berufserfahrung: </w:t>
      </w:r>
      <w:r w:rsidR="10280578">
        <w:t xml:space="preserve">Mind. </w:t>
      </w:r>
      <w:r w:rsidR="070CB0EA">
        <w:t>6</w:t>
      </w:r>
      <w:r w:rsidR="10280578">
        <w:t xml:space="preserve"> Jahre nachweisbare Erfahrung in der Durchführung von Trainings zur „Gesprächsführung mit Mitarbeitenden“ mit der Zielgruppe </w:t>
      </w:r>
      <w:r w:rsidR="10280578" w:rsidRPr="00040D25">
        <w:t>Führungskräfte</w:t>
      </w:r>
      <w:r w:rsidR="506B4CBC" w:rsidRPr="00040D25">
        <w:t xml:space="preserve"> bzw</w:t>
      </w:r>
      <w:r w:rsidR="6C4A925B" w:rsidRPr="00040D25">
        <w:t>. mind. 6 Jahre nachweisbare Erfahrung in der Durchführung von Trainings zu „</w:t>
      </w:r>
      <w:r w:rsidR="35916902" w:rsidRPr="00040D25">
        <w:t>Führen</w:t>
      </w:r>
      <w:r w:rsidR="6C4A925B" w:rsidRPr="00040D25">
        <w:t xml:space="preserve"> auf Distanz“ mit der Zielgruppe Führungskräfte</w:t>
      </w:r>
    </w:p>
    <w:p w14:paraId="68361273" w14:textId="291017AB" w:rsidR="00A64973" w:rsidRPr="00365CFB" w:rsidRDefault="00A64973" w:rsidP="00A64973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861C0E">
        <w:rPr>
          <w:szCs w:val="20"/>
        </w:rPr>
        <w:t>Sprachkenntnisse</w:t>
      </w:r>
      <w:r>
        <w:rPr>
          <w:szCs w:val="20"/>
        </w:rPr>
        <w:t xml:space="preserve">: </w:t>
      </w:r>
      <w:r w:rsidRPr="0079746A">
        <w:rPr>
          <w:szCs w:val="20"/>
        </w:rPr>
        <w:t xml:space="preserve">Deutsch als Muttersprache </w:t>
      </w:r>
      <w:r w:rsidRPr="00A64973">
        <w:rPr>
          <w:szCs w:val="20"/>
        </w:rPr>
        <w:t xml:space="preserve">oder </w:t>
      </w:r>
      <w:r w:rsidRPr="0079746A">
        <w:rPr>
          <w:szCs w:val="20"/>
        </w:rPr>
        <w:t xml:space="preserve">ein Nachweis über die Sprachkompetenz nach dem „Gemeinsamen Europäischen Referenzrahmen für Sprachen – GER(S)“ von Niveau C2 </w:t>
      </w:r>
    </w:p>
    <w:p w14:paraId="1C753FFE" w14:textId="77777777" w:rsidR="00BB36E9" w:rsidRDefault="00BB36E9" w:rsidP="00BB36E9">
      <w:pPr>
        <w:spacing w:before="180" w:after="180"/>
        <w:jc w:val="both"/>
      </w:pPr>
    </w:p>
    <w:p w14:paraId="0EA598E1" w14:textId="62C2389F" w:rsidR="00BB36E9" w:rsidRPr="00BB36E9" w:rsidRDefault="00BB36E9" w:rsidP="00BB36E9">
      <w:pPr>
        <w:spacing w:before="180" w:after="180"/>
        <w:jc w:val="both"/>
        <w:rPr>
          <w:b/>
        </w:rPr>
      </w:pPr>
      <w:r w:rsidRPr="00BB36E9">
        <w:rPr>
          <w:b/>
        </w:rPr>
        <w:lastRenderedPageBreak/>
        <w:t xml:space="preserve">Los </w:t>
      </w:r>
      <w:r>
        <w:rPr>
          <w:b/>
        </w:rPr>
        <w:t>2</w:t>
      </w:r>
      <w:r w:rsidRPr="00BB36E9">
        <w:rPr>
          <w:b/>
        </w:rPr>
        <w:t xml:space="preserve"> „</w:t>
      </w:r>
      <w:r w:rsidR="005010AE" w:rsidRPr="005010AE">
        <w:rPr>
          <w:b/>
        </w:rPr>
        <w:t>Teamentwicklung – Moderation von Teamworkshops</w:t>
      </w:r>
      <w:r w:rsidRPr="00BB36E9">
        <w:rPr>
          <w:b/>
        </w:rPr>
        <w:t>“</w:t>
      </w:r>
      <w:r w:rsidRPr="005010AE">
        <w:rPr>
          <w:bCs/>
        </w:rPr>
        <w:t>:</w:t>
      </w:r>
    </w:p>
    <w:p w14:paraId="01E69C8D" w14:textId="55EF6277" w:rsidR="00BB36E9" w:rsidRPr="00BB36E9" w:rsidRDefault="00BB36E9" w:rsidP="00BB36E9">
      <w:pPr>
        <w:spacing w:before="180" w:after="180"/>
        <w:jc w:val="both"/>
      </w:pPr>
      <w:r w:rsidRPr="00BB36E9">
        <w:t xml:space="preserve">Profil </w:t>
      </w:r>
      <w:r w:rsidR="00946B7D">
        <w:t>Moderatoren</w:t>
      </w:r>
    </w:p>
    <w:p w14:paraId="0710722B" w14:textId="3FDDFDF7" w:rsidR="00BB36E9" w:rsidRPr="00365CFB" w:rsidRDefault="00BB36E9" w:rsidP="00BB36E9">
      <w:pPr>
        <w:spacing w:before="180" w:after="180"/>
        <w:jc w:val="both"/>
      </w:pPr>
      <w:r w:rsidRPr="00365CFB">
        <w:t xml:space="preserve">Es sind drei </w:t>
      </w:r>
      <w:r w:rsidR="00946B7D">
        <w:t>Moderatoren</w:t>
      </w:r>
      <w:r w:rsidRPr="00365CFB">
        <w:t xml:space="preserve"> mit jeweils folgender Anforderung einzureichen:</w:t>
      </w:r>
    </w:p>
    <w:p w14:paraId="1CF87DCB" w14:textId="734DD260" w:rsidR="00BB36E9" w:rsidRPr="00365CFB" w:rsidRDefault="00BB36E9" w:rsidP="00BB36E9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365CFB">
        <w:t xml:space="preserve">Ausbildung: </w:t>
      </w:r>
      <w:r w:rsidR="00946B7D" w:rsidRPr="06E11F2E">
        <w:t>Abgeschlossene Qualifizierung (Zertifikat oder Studium) in Systemischer Organisationsberatung bzw. Systemischer Organisationsentwicklung</w:t>
      </w:r>
    </w:p>
    <w:p w14:paraId="44935381" w14:textId="505E68F1" w:rsidR="00861C0E" w:rsidRPr="00861C0E" w:rsidRDefault="00BB36E9" w:rsidP="00861C0E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365CFB">
        <w:t xml:space="preserve">Berufserfahrung: </w:t>
      </w:r>
      <w:r w:rsidR="00946B7D">
        <w:t>Mind. 6 Jahre nachweisbare Erfahrung in der Moderation von Workshops mit Teams und dem Schwerpunkt der Teamzusammenarbeit</w:t>
      </w:r>
    </w:p>
    <w:p w14:paraId="4D40A8AA" w14:textId="15002FF6" w:rsidR="00861C0E" w:rsidRPr="00365CFB" w:rsidRDefault="00861C0E" w:rsidP="00861C0E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861C0E">
        <w:rPr>
          <w:szCs w:val="20"/>
        </w:rPr>
        <w:t>Sprachkenntnisse</w:t>
      </w:r>
      <w:r>
        <w:rPr>
          <w:szCs w:val="20"/>
        </w:rPr>
        <w:t xml:space="preserve">: </w:t>
      </w:r>
      <w:r w:rsidRPr="0079746A">
        <w:rPr>
          <w:szCs w:val="20"/>
        </w:rPr>
        <w:t xml:space="preserve">Deutsch als Muttersprache </w:t>
      </w:r>
      <w:r w:rsidRPr="00A64973">
        <w:rPr>
          <w:szCs w:val="20"/>
        </w:rPr>
        <w:t xml:space="preserve">oder </w:t>
      </w:r>
      <w:r w:rsidRPr="0079746A">
        <w:rPr>
          <w:szCs w:val="20"/>
        </w:rPr>
        <w:t xml:space="preserve">ein Nachweis über die Sprachkompetenz nach dem „Gemeinsamen Europäischen Referenzrahmen für Sprachen – GER(S)“ von Niveau C2 </w:t>
      </w:r>
    </w:p>
    <w:p w14:paraId="5391A663" w14:textId="5FC83883" w:rsidR="00FE14FD" w:rsidRPr="00BB36E9" w:rsidRDefault="00FE14FD" w:rsidP="00FE14FD">
      <w:pPr>
        <w:spacing w:before="180" w:after="180"/>
        <w:jc w:val="both"/>
        <w:rPr>
          <w:b/>
        </w:rPr>
      </w:pPr>
      <w:r w:rsidRPr="00BB36E9">
        <w:rPr>
          <w:b/>
        </w:rPr>
        <w:t xml:space="preserve">Los </w:t>
      </w:r>
      <w:r>
        <w:rPr>
          <w:b/>
        </w:rPr>
        <w:t>3</w:t>
      </w:r>
      <w:r w:rsidRPr="00BB36E9">
        <w:rPr>
          <w:b/>
        </w:rPr>
        <w:t xml:space="preserve"> „</w:t>
      </w:r>
      <w:r>
        <w:rPr>
          <w:b/>
        </w:rPr>
        <w:t>Coaching</w:t>
      </w:r>
      <w:r w:rsidRPr="00BB36E9">
        <w:rPr>
          <w:b/>
        </w:rPr>
        <w:t>“</w:t>
      </w:r>
      <w:r w:rsidRPr="005010AE">
        <w:rPr>
          <w:bCs/>
        </w:rPr>
        <w:t>:</w:t>
      </w:r>
    </w:p>
    <w:p w14:paraId="15A907EC" w14:textId="5ED0DCDC" w:rsidR="00FE14FD" w:rsidRPr="00BB36E9" w:rsidRDefault="00FE14FD" w:rsidP="00FE14FD">
      <w:pPr>
        <w:spacing w:before="180" w:after="180"/>
        <w:jc w:val="both"/>
      </w:pPr>
      <w:r w:rsidRPr="00BB36E9">
        <w:t xml:space="preserve">Profil </w:t>
      </w:r>
      <w:r>
        <w:t>Coaches</w:t>
      </w:r>
    </w:p>
    <w:p w14:paraId="10A1A80D" w14:textId="646A4341" w:rsidR="00FE14FD" w:rsidRPr="00365CFB" w:rsidRDefault="00FE14FD" w:rsidP="00FE14FD">
      <w:pPr>
        <w:spacing w:before="180" w:after="180"/>
        <w:jc w:val="both"/>
      </w:pPr>
      <w:r w:rsidRPr="00365CFB">
        <w:t xml:space="preserve">Es sind </w:t>
      </w:r>
      <w:r w:rsidR="001F392F">
        <w:t>vier Coaches</w:t>
      </w:r>
      <w:r w:rsidRPr="00365CFB">
        <w:t xml:space="preserve"> mit jeweils folgender Anforderung einzureichen:</w:t>
      </w:r>
    </w:p>
    <w:p w14:paraId="24B8C0DC" w14:textId="2C33AACD" w:rsidR="00FE14FD" w:rsidRPr="00365CFB" w:rsidRDefault="00FE14FD" w:rsidP="00FE14FD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365CFB">
        <w:t xml:space="preserve">Ausbildung: </w:t>
      </w:r>
      <w:r>
        <w:t>zertifizierte</w:t>
      </w:r>
      <w:r w:rsidRPr="00DA7E21">
        <w:t xml:space="preserve"> Coaching-Ausbildung</w:t>
      </w:r>
      <w:r>
        <w:t xml:space="preserve"> (Schwerpunkt systemischer Ansatz) </w:t>
      </w:r>
      <w:r w:rsidRPr="00DA7E21">
        <w:t xml:space="preserve">von einem </w:t>
      </w:r>
      <w:r>
        <w:t xml:space="preserve">deutschen oder international anerkannten </w:t>
      </w:r>
      <w:r w:rsidRPr="00DA7E21">
        <w:t>Coaching-Verband</w:t>
      </w:r>
    </w:p>
    <w:p w14:paraId="5ECB6BFF" w14:textId="30AD76C1" w:rsidR="00FE14FD" w:rsidRDefault="00FE14FD" w:rsidP="00FE14FD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365CFB">
        <w:t xml:space="preserve">Berufserfahrung: </w:t>
      </w:r>
      <w:r>
        <w:t>Mind. 500 Stunden Coaching-Erfahrung (entspricht 500 Sessions bei 1 Stunde bzw. 333 Sessions bei 1,5 Stunden) mit Führungskräften als Coachees (Zielgruppe)</w:t>
      </w:r>
    </w:p>
    <w:p w14:paraId="73EFE7DC" w14:textId="106F865C" w:rsidR="00A64973" w:rsidRPr="00365CFB" w:rsidRDefault="00A64973" w:rsidP="00A64973">
      <w:pPr>
        <w:pStyle w:val="DGUV-Text"/>
        <w:numPr>
          <w:ilvl w:val="0"/>
          <w:numId w:val="27"/>
        </w:numPr>
        <w:spacing w:after="80" w:line="276" w:lineRule="auto"/>
        <w:jc w:val="both"/>
      </w:pPr>
      <w:r w:rsidRPr="00861C0E">
        <w:rPr>
          <w:szCs w:val="20"/>
        </w:rPr>
        <w:t>Sprachkenntnisse</w:t>
      </w:r>
      <w:r>
        <w:rPr>
          <w:szCs w:val="20"/>
        </w:rPr>
        <w:t xml:space="preserve">: </w:t>
      </w:r>
      <w:r w:rsidRPr="0079746A">
        <w:rPr>
          <w:szCs w:val="20"/>
        </w:rPr>
        <w:t xml:space="preserve">Deutsch als Muttersprache </w:t>
      </w:r>
      <w:r w:rsidRPr="00A64973">
        <w:rPr>
          <w:szCs w:val="20"/>
        </w:rPr>
        <w:t xml:space="preserve">oder </w:t>
      </w:r>
      <w:r w:rsidRPr="0079746A">
        <w:rPr>
          <w:szCs w:val="20"/>
        </w:rPr>
        <w:t xml:space="preserve">ein Nachweis über die Sprachkompetenz nach dem „Gemeinsamen Europäischen Referenzrahmen für Sprachen – GER(S)“ von Niveau C2 </w:t>
      </w:r>
    </w:p>
    <w:p w14:paraId="3520DDF5" w14:textId="77777777" w:rsidR="00A73841" w:rsidRPr="00191A33" w:rsidRDefault="00A73841" w:rsidP="00A73841">
      <w:pPr>
        <w:spacing w:before="180" w:after="180"/>
        <w:jc w:val="both"/>
      </w:pPr>
    </w:p>
    <w:p w14:paraId="2C31442F" w14:textId="447EF287" w:rsidR="00F91377" w:rsidRPr="00C5096A" w:rsidRDefault="00C5096A" w:rsidP="00F91377">
      <w:pPr>
        <w:keepNext/>
        <w:widowControl w:val="0"/>
        <w:spacing w:before="180" w:after="180"/>
        <w:jc w:val="both"/>
        <w:rPr>
          <w:b/>
        </w:rPr>
      </w:pPr>
      <w:r w:rsidRPr="00C5096A">
        <w:rPr>
          <w:b/>
        </w:rPr>
        <w:lastRenderedPageBreak/>
        <w:t>Los 1</w:t>
      </w:r>
    </w:p>
    <w:p w14:paraId="6EF6A4F5" w14:textId="319C2AF5" w:rsidR="00C5096A" w:rsidRPr="00C5096A" w:rsidRDefault="00C5096A" w:rsidP="00F91377">
      <w:pPr>
        <w:keepNext/>
        <w:widowControl w:val="0"/>
        <w:spacing w:before="180" w:after="180"/>
        <w:jc w:val="both"/>
        <w:rPr>
          <w:b/>
        </w:rPr>
      </w:pPr>
      <w:r w:rsidRPr="00C5096A">
        <w:rPr>
          <w:b/>
        </w:rPr>
        <w:t>Trainer 1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F91377" w:rsidRPr="00C5096A" w14:paraId="40AA7840" w14:textId="77777777" w:rsidTr="0CCA42E5">
        <w:tc>
          <w:tcPr>
            <w:tcW w:w="6374" w:type="dxa"/>
          </w:tcPr>
          <w:p w14:paraId="79118A13" w14:textId="77777777" w:rsidR="00F91377" w:rsidRPr="00C5096A" w:rsidRDefault="00F91377" w:rsidP="00535CC0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30EAF44A" w14:textId="77777777" w:rsidR="00F91377" w:rsidRPr="00C5096A" w:rsidRDefault="00F91377" w:rsidP="00535CC0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F91377" w:rsidRPr="00F91377" w14:paraId="38E69E2A" w14:textId="77777777" w:rsidTr="0CCA42E5">
        <w:tc>
          <w:tcPr>
            <w:tcW w:w="6374" w:type="dxa"/>
          </w:tcPr>
          <w:p w14:paraId="66D40005" w14:textId="77777777" w:rsidR="00F91377" w:rsidRPr="00C5096A" w:rsidRDefault="00F91377" w:rsidP="00535CC0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6E11B8AC" w14:textId="77777777" w:rsidR="00F91377" w:rsidRPr="00C5096A" w:rsidRDefault="00F91377" w:rsidP="00535CC0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F91377" w:rsidRPr="00F91377" w14:paraId="12A1A3A0" w14:textId="77777777" w:rsidTr="0CCA42E5">
        <w:tc>
          <w:tcPr>
            <w:tcW w:w="6374" w:type="dxa"/>
            <w:tcBorders>
              <w:bottom w:val="nil"/>
            </w:tcBorders>
          </w:tcPr>
          <w:p w14:paraId="024E7885" w14:textId="76274840" w:rsidR="00F91377" w:rsidRPr="00C5096A" w:rsidRDefault="00F91377" w:rsidP="00535CC0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17722FD4" w14:textId="77777777" w:rsidR="00F91377" w:rsidRPr="00C5096A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F91377" w:rsidRPr="009E79F9" w14:paraId="1083EEAF" w14:textId="77777777" w:rsidTr="0CCA42E5">
        <w:tc>
          <w:tcPr>
            <w:tcW w:w="6374" w:type="dxa"/>
            <w:tcBorders>
              <w:top w:val="nil"/>
              <w:bottom w:val="nil"/>
            </w:tcBorders>
          </w:tcPr>
          <w:p w14:paraId="7BACC1E4" w14:textId="39507510" w:rsidR="00F91377" w:rsidRPr="00C5096A" w:rsidRDefault="00C5096A" w:rsidP="00F9137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365CFB">
              <w:t xml:space="preserve">Abgeschlossene Qualifizierung als Trainer bzw. Train </w:t>
            </w:r>
            <w:proofErr w:type="spellStart"/>
            <w:r w:rsidRPr="00365CFB">
              <w:t>the</w:t>
            </w:r>
            <w:proofErr w:type="spellEnd"/>
            <w:r w:rsidRPr="00365CFB">
              <w:t xml:space="preserve"> Trainer (Umfang: mind. 4 Tage), welche durch ein Zertifikat nachg</w:t>
            </w:r>
            <w:r>
              <w:t>e</w:t>
            </w:r>
            <w:r w:rsidRPr="00365CFB">
              <w:t>wiesen werden kann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2D9742C9" w14:textId="77777777" w:rsidR="00F91377" w:rsidRPr="00C5096A" w:rsidRDefault="00F91377" w:rsidP="00535CC0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1EE9F5B5" w14:textId="77777777" w:rsidR="00F91377" w:rsidRPr="00C5096A" w:rsidRDefault="00F91377" w:rsidP="00535CC0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F91377" w:rsidRPr="009E79F9" w14:paraId="636A1054" w14:textId="77777777" w:rsidTr="0CCA42E5">
        <w:tc>
          <w:tcPr>
            <w:tcW w:w="6374" w:type="dxa"/>
            <w:tcBorders>
              <w:bottom w:val="nil"/>
            </w:tcBorders>
          </w:tcPr>
          <w:p w14:paraId="30685F74" w14:textId="57EE72AD" w:rsidR="00F91377" w:rsidRPr="00C5096A" w:rsidRDefault="00F91377" w:rsidP="00F9137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 w:rsidR="00C5096A">
              <w:rPr>
                <w:b/>
              </w:rPr>
              <w:t xml:space="preserve">: </w:t>
            </w:r>
            <w:r w:rsidR="00C5096A">
              <w:t>N</w:t>
            </w:r>
            <w:r w:rsidR="00C5096A" w:rsidRPr="00365CFB">
              <w:t>achweisbare Erfahrung in der Durchführung von Trainings zur „Gesprächsführung mit Mitarbeitenden“ mit der Zielgruppe Führungskräfte</w:t>
            </w:r>
            <w:r w:rsidR="00040D25">
              <w:t xml:space="preserve"> </w:t>
            </w:r>
            <w:r w:rsidR="00040D25" w:rsidRPr="00040D25">
              <w:t>bzw. mind. 6 Jahre nachweisbare Erfahrung in der Durchführung von Trainings zu „Führen auf Distanz“ mit der Zielgruppe Führungskräfte</w:t>
            </w:r>
            <w:r w:rsid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 w:rsidR="00C5096A"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5381E17E" w14:textId="77777777" w:rsidR="00F91377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2F22C19A" w14:textId="625B7554" w:rsidR="00C5096A" w:rsidRPr="00C5096A" w:rsidRDefault="00C5096A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674BC3" w:rsidRPr="00C5096A" w14:paraId="0A948373" w14:textId="77777777" w:rsidTr="0CCA42E5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4F7C4F80" w14:textId="77777777" w:rsidR="00674BC3" w:rsidRPr="0079746A" w:rsidRDefault="00674BC3" w:rsidP="00674BC3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lastRenderedPageBreak/>
              <w:t>Sprachkenntnisse</w:t>
            </w:r>
          </w:p>
          <w:p w14:paraId="395DA0FC" w14:textId="6F02B51E" w:rsidR="00674BC3" w:rsidRPr="00C5096A" w:rsidRDefault="00674BC3" w:rsidP="00FA45E6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EB3503" w14:textId="77777777" w:rsidR="00674BC3" w:rsidRDefault="00674BC3" w:rsidP="00674BC3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3B5D8A55" w14:textId="77777777" w:rsidR="00674BC3" w:rsidRDefault="00674BC3" w:rsidP="00674BC3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0E90BB58" w14:textId="77777777" w:rsidR="00674BC3" w:rsidRPr="00750BC4" w:rsidRDefault="00674BC3" w:rsidP="00674BC3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7879AB1A" w14:textId="616FD7FD" w:rsidR="00674BC3" w:rsidRPr="00C5096A" w:rsidRDefault="00674BC3" w:rsidP="00674BC3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7F5C507" w14:textId="637FBA41" w:rsidR="00674BC3" w:rsidRPr="00C5096A" w:rsidRDefault="00674BC3" w:rsidP="00674BC3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</w:t>
            </w:r>
            <w:r w:rsidR="00E85B8A">
              <w:rPr>
                <w:bCs/>
              </w:rPr>
              <w:t>beide</w:t>
            </w:r>
            <w:r>
              <w:rPr>
                <w:bCs/>
              </w:rPr>
              <w:t xml:space="preserve"> links aufgeführten Optionen treffen nicht zu </w:t>
            </w:r>
          </w:p>
        </w:tc>
      </w:tr>
    </w:tbl>
    <w:p w14:paraId="60A599D7" w14:textId="53334610" w:rsidR="00E43626" w:rsidRDefault="00E43626" w:rsidP="00E43626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1</w:t>
      </w:r>
    </w:p>
    <w:p w14:paraId="445A2DED" w14:textId="1E01CE6D" w:rsidR="00E43626" w:rsidRPr="00C5096A" w:rsidRDefault="00E43626" w:rsidP="00E43626">
      <w:pPr>
        <w:keepNext/>
        <w:widowControl w:val="0"/>
        <w:spacing w:before="180" w:after="180"/>
        <w:jc w:val="both"/>
        <w:rPr>
          <w:b/>
        </w:rPr>
      </w:pPr>
      <w:r w:rsidRPr="00C5096A">
        <w:rPr>
          <w:b/>
        </w:rPr>
        <w:t xml:space="preserve">Trainer </w:t>
      </w:r>
      <w:r>
        <w:rPr>
          <w:b/>
        </w:rPr>
        <w:t>2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E43626" w:rsidRPr="00C5096A" w14:paraId="7E3D927F" w14:textId="77777777" w:rsidTr="0CCA42E5">
        <w:tc>
          <w:tcPr>
            <w:tcW w:w="6374" w:type="dxa"/>
          </w:tcPr>
          <w:p w14:paraId="52A0BA3C" w14:textId="77777777" w:rsidR="00E43626" w:rsidRPr="00C5096A" w:rsidRDefault="00E43626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7B15612A" w14:textId="77777777" w:rsidR="00E43626" w:rsidRPr="00C5096A" w:rsidRDefault="00E43626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097A5AD7" w14:textId="77777777" w:rsidTr="0CCA42E5">
        <w:tc>
          <w:tcPr>
            <w:tcW w:w="6374" w:type="dxa"/>
          </w:tcPr>
          <w:p w14:paraId="1B2A1749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38CC1CD1" w14:textId="77777777" w:rsidR="00E43626" w:rsidRPr="00C5096A" w:rsidRDefault="00E43626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27E6EABE" w14:textId="77777777" w:rsidTr="0CCA42E5">
        <w:tc>
          <w:tcPr>
            <w:tcW w:w="6374" w:type="dxa"/>
            <w:tcBorders>
              <w:bottom w:val="nil"/>
            </w:tcBorders>
          </w:tcPr>
          <w:p w14:paraId="35FBA693" w14:textId="77777777" w:rsidR="00E43626" w:rsidRPr="00C5096A" w:rsidRDefault="00E43626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12321F49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E43626" w:rsidRPr="009E79F9" w14:paraId="2D918E7C" w14:textId="77777777" w:rsidTr="0CCA42E5">
        <w:tc>
          <w:tcPr>
            <w:tcW w:w="6374" w:type="dxa"/>
            <w:tcBorders>
              <w:top w:val="nil"/>
              <w:bottom w:val="nil"/>
            </w:tcBorders>
          </w:tcPr>
          <w:p w14:paraId="60C84FD7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365CFB">
              <w:t xml:space="preserve">Abgeschlossene Qualifizierung als Trainer bzw. Train </w:t>
            </w:r>
            <w:proofErr w:type="spellStart"/>
            <w:r w:rsidRPr="00365CFB">
              <w:t>the</w:t>
            </w:r>
            <w:proofErr w:type="spellEnd"/>
            <w:r w:rsidRPr="00365CFB">
              <w:t xml:space="preserve"> Trainer (Umfang: mind. 4 Tage), welche durch ein Zertifikat nachg</w:t>
            </w:r>
            <w:r>
              <w:t>e</w:t>
            </w:r>
            <w:r w:rsidRPr="00365CFB">
              <w:t>wiesen werden kann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7FABDC9E" w14:textId="77777777" w:rsidR="00E43626" w:rsidRPr="00C5096A" w:rsidRDefault="00E43626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7F3BA0B7" w14:textId="77777777" w:rsidR="00E43626" w:rsidRPr="00C5096A" w:rsidRDefault="00E43626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E43626" w:rsidRPr="009E79F9" w14:paraId="5B8313A0" w14:textId="77777777" w:rsidTr="0CCA42E5">
        <w:tc>
          <w:tcPr>
            <w:tcW w:w="6374" w:type="dxa"/>
            <w:tcBorders>
              <w:bottom w:val="nil"/>
            </w:tcBorders>
          </w:tcPr>
          <w:p w14:paraId="4413E438" w14:textId="1E835485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lastRenderedPageBreak/>
              <w:t>Berufserfahrung</w:t>
            </w:r>
            <w:r>
              <w:rPr>
                <w:b/>
              </w:rPr>
              <w:t xml:space="preserve">: </w:t>
            </w:r>
            <w:r>
              <w:t>N</w:t>
            </w:r>
            <w:r w:rsidRPr="00365CFB">
              <w:t>achweisbare Erfahrung in der Durchführung von Trainings zur „Gesprächsführung mit Mitarbeitenden“ mit der Zielgruppe Führungskräfte</w:t>
            </w:r>
            <w:r>
              <w:t xml:space="preserve"> </w:t>
            </w:r>
            <w:r w:rsidR="00040D25" w:rsidRPr="00040D25">
              <w:t xml:space="preserve">bzw. mind. 6 Jahre nachweisbare Erfahrung in der Durchführung von Trainings zu „Führen auf Distanz“ mit der Zielgruppe Führungskräfte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4A270286" w14:textId="77777777" w:rsidR="00E43626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5598A1C6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31504AFF" w14:textId="77777777" w:rsidTr="0CCA42E5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5B618B16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t>Sprachkenntnisse</w:t>
            </w:r>
          </w:p>
          <w:p w14:paraId="4821B16B" w14:textId="77777777" w:rsidR="00E85B8A" w:rsidRPr="00C5096A" w:rsidRDefault="00E85B8A" w:rsidP="00504DA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A03B53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5110B6BE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093F7DD4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63CAE995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A6FE27A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5794AA8D" w14:textId="77777777" w:rsidR="00E43626" w:rsidRDefault="00E43626" w:rsidP="001E51EE">
      <w:pPr>
        <w:widowControl w:val="0"/>
        <w:spacing w:before="180" w:after="180"/>
        <w:jc w:val="both"/>
        <w:rPr>
          <w:b/>
        </w:rPr>
      </w:pPr>
      <w:r>
        <w:rPr>
          <w:b/>
        </w:rPr>
        <w:t>Los 1</w:t>
      </w:r>
    </w:p>
    <w:p w14:paraId="7D5FC30D" w14:textId="24522EB4" w:rsidR="00E43626" w:rsidRPr="00C5096A" w:rsidRDefault="00E43626" w:rsidP="001E51EE">
      <w:pPr>
        <w:widowControl w:val="0"/>
        <w:spacing w:before="180" w:after="180"/>
        <w:jc w:val="both"/>
        <w:rPr>
          <w:b/>
        </w:rPr>
      </w:pPr>
      <w:r w:rsidRPr="00C5096A">
        <w:rPr>
          <w:b/>
        </w:rPr>
        <w:t xml:space="preserve">Trainer </w:t>
      </w:r>
      <w:r>
        <w:rPr>
          <w:b/>
        </w:rPr>
        <w:t>3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E43626" w:rsidRPr="00C5096A" w14:paraId="30CF3CE0" w14:textId="77777777" w:rsidTr="0CCA42E5">
        <w:tc>
          <w:tcPr>
            <w:tcW w:w="6374" w:type="dxa"/>
          </w:tcPr>
          <w:p w14:paraId="5DCAD623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4985E5D7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30D739E7" w14:textId="77777777" w:rsidTr="0CCA42E5">
        <w:tc>
          <w:tcPr>
            <w:tcW w:w="6374" w:type="dxa"/>
          </w:tcPr>
          <w:p w14:paraId="195F3A10" w14:textId="77777777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lastRenderedPageBreak/>
              <w:t>Position im Unternehmen</w:t>
            </w:r>
          </w:p>
        </w:tc>
        <w:tc>
          <w:tcPr>
            <w:tcW w:w="7655" w:type="dxa"/>
            <w:gridSpan w:val="2"/>
          </w:tcPr>
          <w:p w14:paraId="754345BC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72E4CF41" w14:textId="77777777" w:rsidTr="0CCA42E5">
        <w:tc>
          <w:tcPr>
            <w:tcW w:w="6374" w:type="dxa"/>
            <w:tcBorders>
              <w:bottom w:val="nil"/>
            </w:tcBorders>
          </w:tcPr>
          <w:p w14:paraId="4BD52F74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4C8A5B7E" w14:textId="77777777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E43626" w:rsidRPr="009E79F9" w14:paraId="6FB70CC0" w14:textId="77777777" w:rsidTr="001E51EE">
        <w:trPr>
          <w:cantSplit/>
        </w:trPr>
        <w:tc>
          <w:tcPr>
            <w:tcW w:w="6374" w:type="dxa"/>
            <w:tcBorders>
              <w:top w:val="nil"/>
              <w:bottom w:val="nil"/>
            </w:tcBorders>
          </w:tcPr>
          <w:p w14:paraId="4EEFF2B0" w14:textId="77777777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365CFB">
              <w:t xml:space="preserve">Abgeschlossene Qualifizierung als Trainer bzw. Train </w:t>
            </w:r>
            <w:proofErr w:type="spellStart"/>
            <w:r w:rsidRPr="00365CFB">
              <w:t>the</w:t>
            </w:r>
            <w:proofErr w:type="spellEnd"/>
            <w:r w:rsidRPr="00365CFB">
              <w:t xml:space="preserve"> Trainer (Umfang: mind. 4 Tage), welche durch ein Zertifikat nachg</w:t>
            </w:r>
            <w:r>
              <w:t>e</w:t>
            </w:r>
            <w:r w:rsidRPr="00365CFB">
              <w:t>wiesen werden kann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663E305D" w14:textId="77777777" w:rsidR="00E43626" w:rsidRPr="00C5096A" w:rsidRDefault="00E43626" w:rsidP="001E51EE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7AD2453C" w14:textId="77777777" w:rsidR="00E43626" w:rsidRPr="00C5096A" w:rsidRDefault="00E43626" w:rsidP="001E51EE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E43626" w:rsidRPr="009E79F9" w14:paraId="068A0ABA" w14:textId="77777777" w:rsidTr="001E51EE">
        <w:trPr>
          <w:cantSplit/>
        </w:trPr>
        <w:tc>
          <w:tcPr>
            <w:tcW w:w="6374" w:type="dxa"/>
            <w:tcBorders>
              <w:bottom w:val="nil"/>
            </w:tcBorders>
          </w:tcPr>
          <w:p w14:paraId="5C7108A0" w14:textId="38052BC2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>
              <w:rPr>
                <w:b/>
              </w:rPr>
              <w:t xml:space="preserve">: </w:t>
            </w:r>
            <w:r>
              <w:t>N</w:t>
            </w:r>
            <w:r w:rsidRPr="00365CFB">
              <w:t>achweisbare Erfahrung in der Durchführung von Trainings zur „Gesprächsführung mit Mitarbeitenden“ mit der Zielgruppe Führungskräfte</w:t>
            </w:r>
            <w:r w:rsidR="00040D25">
              <w:t xml:space="preserve"> </w:t>
            </w:r>
            <w:r w:rsidR="00040D25" w:rsidRPr="00040D25">
              <w:t>bzw. mind. 6 Jahre nachweisbare Erfahrung in der Durchführung von Trainings zu „Führen auf Distanz“ mit der Zielgruppe Führungskräfte</w:t>
            </w:r>
            <w:r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7764CB19" w14:textId="77777777" w:rsidR="00E43626" w:rsidRDefault="00E43626" w:rsidP="001E51EE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70D06A47" w14:textId="77777777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3EBC7B0E" w14:textId="77777777" w:rsidTr="001E51EE">
        <w:trPr>
          <w:cantSplit/>
        </w:trPr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4FC28497" w14:textId="77777777" w:rsidR="00E85B8A" w:rsidRPr="0079746A" w:rsidRDefault="00E85B8A" w:rsidP="001E51EE">
            <w:pPr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lastRenderedPageBreak/>
              <w:t>Sprachkenntnisse</w:t>
            </w:r>
          </w:p>
          <w:p w14:paraId="74658086" w14:textId="77777777" w:rsidR="00E85B8A" w:rsidRPr="00C5096A" w:rsidRDefault="00E85B8A" w:rsidP="00A64973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0958E" w14:textId="77777777" w:rsidR="00E85B8A" w:rsidRDefault="00E85B8A" w:rsidP="001E51EE">
            <w:pPr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3276529C" w14:textId="77777777" w:rsidR="00E85B8A" w:rsidRDefault="00E85B8A" w:rsidP="001E51EE">
            <w:pPr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004C056A" w14:textId="77777777" w:rsidR="00E85B8A" w:rsidRPr="00750BC4" w:rsidRDefault="00E85B8A" w:rsidP="001E51EE">
            <w:pPr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7F7865B5" w14:textId="77777777" w:rsidR="00E85B8A" w:rsidRPr="00C5096A" w:rsidRDefault="00E85B8A" w:rsidP="001E51EE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E2C56B" w14:textId="77777777" w:rsidR="00E85B8A" w:rsidRPr="00C5096A" w:rsidRDefault="00E85B8A" w:rsidP="001E51EE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77F958BC" w14:textId="77777777" w:rsidR="001E51EE" w:rsidRDefault="001E51EE" w:rsidP="001E51EE">
      <w:pPr>
        <w:widowControl w:val="0"/>
        <w:spacing w:before="180" w:after="180"/>
        <w:jc w:val="both"/>
        <w:rPr>
          <w:b/>
        </w:rPr>
      </w:pPr>
    </w:p>
    <w:p w14:paraId="5683882E" w14:textId="11498F11" w:rsidR="00E43626" w:rsidRDefault="00E43626" w:rsidP="001E51EE">
      <w:pPr>
        <w:widowControl w:val="0"/>
        <w:spacing w:before="180" w:after="180"/>
        <w:jc w:val="both"/>
        <w:rPr>
          <w:b/>
        </w:rPr>
      </w:pPr>
      <w:r>
        <w:rPr>
          <w:b/>
        </w:rPr>
        <w:t>Los 2</w:t>
      </w:r>
    </w:p>
    <w:p w14:paraId="0F0C226F" w14:textId="2339BE70" w:rsidR="00E43626" w:rsidRPr="00C5096A" w:rsidRDefault="00E43626" w:rsidP="001E51EE">
      <w:pPr>
        <w:widowControl w:val="0"/>
        <w:spacing w:before="180" w:after="180"/>
        <w:jc w:val="both"/>
        <w:rPr>
          <w:b/>
        </w:rPr>
      </w:pPr>
      <w:r>
        <w:rPr>
          <w:b/>
        </w:rPr>
        <w:t>Moderator 1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E43626" w:rsidRPr="00C5096A" w14:paraId="4C59E934" w14:textId="77777777" w:rsidTr="0CCA42E5">
        <w:tc>
          <w:tcPr>
            <w:tcW w:w="6374" w:type="dxa"/>
          </w:tcPr>
          <w:p w14:paraId="5F91A801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71E72A97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63677D69" w14:textId="77777777" w:rsidTr="0CCA42E5">
        <w:tc>
          <w:tcPr>
            <w:tcW w:w="6374" w:type="dxa"/>
          </w:tcPr>
          <w:p w14:paraId="30543D98" w14:textId="77777777" w:rsidR="00E43626" w:rsidRPr="00C5096A" w:rsidRDefault="00E43626" w:rsidP="001E51EE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2ACBB18F" w14:textId="77777777" w:rsidR="00E43626" w:rsidRPr="00C5096A" w:rsidRDefault="00E43626" w:rsidP="001E51EE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43626" w:rsidRPr="00F91377" w14:paraId="48ED3448" w14:textId="77777777" w:rsidTr="0CCA42E5">
        <w:tc>
          <w:tcPr>
            <w:tcW w:w="6374" w:type="dxa"/>
            <w:tcBorders>
              <w:bottom w:val="nil"/>
            </w:tcBorders>
          </w:tcPr>
          <w:p w14:paraId="14430368" w14:textId="77777777" w:rsidR="00E43626" w:rsidRPr="00C5096A" w:rsidRDefault="00E43626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69E67396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E43626" w:rsidRPr="009E79F9" w14:paraId="3C3EF7F8" w14:textId="77777777" w:rsidTr="0CCA42E5">
        <w:tc>
          <w:tcPr>
            <w:tcW w:w="6374" w:type="dxa"/>
            <w:tcBorders>
              <w:top w:val="nil"/>
              <w:bottom w:val="nil"/>
            </w:tcBorders>
          </w:tcPr>
          <w:p w14:paraId="4EFB927C" w14:textId="28E11119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6E11F2E">
              <w:t>Abgeschlossene Qualifizierung (Zertifikat oder Studium) in Sys</w:t>
            </w:r>
            <w:r w:rsidRPr="06E11F2E">
              <w:lastRenderedPageBreak/>
              <w:t>temischer Organisationsberatung bzw. Systemischer Organisationsentwicklung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242F8134" w14:textId="77777777" w:rsidR="00E43626" w:rsidRPr="00C5096A" w:rsidRDefault="00E43626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4D7C7FC8" w14:textId="77777777" w:rsidR="00E43626" w:rsidRPr="00C5096A" w:rsidRDefault="00E43626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E43626" w:rsidRPr="009E79F9" w14:paraId="569C97A2" w14:textId="77777777" w:rsidTr="0CCA42E5">
        <w:tc>
          <w:tcPr>
            <w:tcW w:w="6374" w:type="dxa"/>
            <w:tcBorders>
              <w:bottom w:val="nil"/>
            </w:tcBorders>
          </w:tcPr>
          <w:p w14:paraId="56BBB68A" w14:textId="36987CA2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>
              <w:rPr>
                <w:b/>
              </w:rPr>
              <w:t xml:space="preserve">: </w:t>
            </w:r>
            <w:r>
              <w:t xml:space="preserve">Nachweisbare Erfahrung in der Moderation von Workshops mit Teams und dem Schwerpunkt der Teamzusammenarbeit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7A56B6FA" w14:textId="77777777" w:rsidR="00E43626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6BB695C5" w14:textId="77777777" w:rsidR="00E43626" w:rsidRPr="00C5096A" w:rsidRDefault="00E43626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04B8943B" w14:textId="77777777" w:rsidTr="0CCA42E5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067EADC8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t>Sprachkenntnisse</w:t>
            </w:r>
          </w:p>
          <w:p w14:paraId="44DD8030" w14:textId="77777777" w:rsidR="00E85B8A" w:rsidRPr="00C5096A" w:rsidRDefault="00E85B8A" w:rsidP="00504DAC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B8390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0342E1CA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37DCB7E2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2987329A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AD12D7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4EB61265" w14:textId="77777777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2</w:t>
      </w:r>
    </w:p>
    <w:p w14:paraId="39EC7B5E" w14:textId="7537334C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Moderator 2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17936E0C" w14:textId="77777777" w:rsidTr="0CCA42E5">
        <w:tc>
          <w:tcPr>
            <w:tcW w:w="6374" w:type="dxa"/>
          </w:tcPr>
          <w:p w14:paraId="40459459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4858F3F2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22CED484" w14:textId="77777777" w:rsidTr="0CCA42E5">
        <w:tc>
          <w:tcPr>
            <w:tcW w:w="6374" w:type="dxa"/>
          </w:tcPr>
          <w:p w14:paraId="0DF181C1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lastRenderedPageBreak/>
              <w:t>Position im Unternehmen</w:t>
            </w:r>
          </w:p>
        </w:tc>
        <w:tc>
          <w:tcPr>
            <w:tcW w:w="7655" w:type="dxa"/>
            <w:gridSpan w:val="2"/>
          </w:tcPr>
          <w:p w14:paraId="050B6FDB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7D66C264" w14:textId="77777777" w:rsidTr="0CCA42E5">
        <w:tc>
          <w:tcPr>
            <w:tcW w:w="6374" w:type="dxa"/>
            <w:tcBorders>
              <w:bottom w:val="nil"/>
            </w:tcBorders>
          </w:tcPr>
          <w:p w14:paraId="73BB8904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7C846013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36065697" w14:textId="77777777" w:rsidTr="0CCA42E5">
        <w:tc>
          <w:tcPr>
            <w:tcW w:w="6374" w:type="dxa"/>
            <w:tcBorders>
              <w:top w:val="nil"/>
              <w:bottom w:val="nil"/>
            </w:tcBorders>
          </w:tcPr>
          <w:p w14:paraId="6A3C8284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6E11F2E">
              <w:t>Abgeschlossene Qualifizierung (Zertifikat oder Studium) in Systemischer Organisationsberatung bzw. Systemischer Organisationsentwicklung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2E67FC76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664D1408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2A5AB291" w14:textId="77777777" w:rsidTr="0CCA42E5">
        <w:tc>
          <w:tcPr>
            <w:tcW w:w="6374" w:type="dxa"/>
            <w:tcBorders>
              <w:bottom w:val="nil"/>
            </w:tcBorders>
          </w:tcPr>
          <w:p w14:paraId="2C34B6F9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>
              <w:rPr>
                <w:b/>
              </w:rPr>
              <w:t xml:space="preserve">: </w:t>
            </w:r>
            <w:r>
              <w:t xml:space="preserve">Nachweisbare Erfahrung in der Moderation von Workshops mit Teams und dem Schwerpunkt der Teamzusammenarbeit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7D5C394F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560F7725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617A9284" w14:textId="77777777" w:rsidTr="0CCA42E5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381B51E8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lastRenderedPageBreak/>
              <w:t>Sprachkenntnisse</w:t>
            </w:r>
          </w:p>
          <w:p w14:paraId="0B220D26" w14:textId="77777777" w:rsidR="00E85B8A" w:rsidRPr="00C5096A" w:rsidRDefault="00E85B8A" w:rsidP="00A64973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F1271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3E535643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1E2120AF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77EF92F7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E6132E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61B7CF89" w14:textId="77777777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2</w:t>
      </w:r>
    </w:p>
    <w:p w14:paraId="63A1AE62" w14:textId="229AF4E6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Moderator 3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3F8EC866" w14:textId="77777777" w:rsidTr="0CCA42E5">
        <w:tc>
          <w:tcPr>
            <w:tcW w:w="6374" w:type="dxa"/>
          </w:tcPr>
          <w:p w14:paraId="4CABC9DB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756BB1BE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1847809E" w14:textId="77777777" w:rsidTr="0CCA42E5">
        <w:tc>
          <w:tcPr>
            <w:tcW w:w="6374" w:type="dxa"/>
          </w:tcPr>
          <w:p w14:paraId="63AACCFD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2A87013E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074F4865" w14:textId="77777777" w:rsidTr="0CCA42E5">
        <w:tc>
          <w:tcPr>
            <w:tcW w:w="6374" w:type="dxa"/>
            <w:tcBorders>
              <w:bottom w:val="nil"/>
            </w:tcBorders>
          </w:tcPr>
          <w:p w14:paraId="0A1DDFC1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371DA4FD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0D9CBBCF" w14:textId="77777777" w:rsidTr="0CCA42E5">
        <w:tc>
          <w:tcPr>
            <w:tcW w:w="6374" w:type="dxa"/>
            <w:tcBorders>
              <w:top w:val="nil"/>
              <w:bottom w:val="nil"/>
            </w:tcBorders>
          </w:tcPr>
          <w:p w14:paraId="0798ECF0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6E11F2E">
              <w:t>Abgeschlossene Qualifizierung (Zertifikat oder Studium) in Systemischer Organisationsberatung bzw. Systemischer Organisationsentwicklung</w:t>
            </w:r>
            <w:r>
              <w:t>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10C6670B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266BB8C9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3856EF9F" w14:textId="77777777" w:rsidTr="0CCA42E5">
        <w:tc>
          <w:tcPr>
            <w:tcW w:w="6374" w:type="dxa"/>
            <w:tcBorders>
              <w:bottom w:val="nil"/>
            </w:tcBorders>
          </w:tcPr>
          <w:p w14:paraId="50DD9DEF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lastRenderedPageBreak/>
              <w:t>Berufserfahrung</w:t>
            </w:r>
            <w:r>
              <w:rPr>
                <w:b/>
              </w:rPr>
              <w:t xml:space="preserve">: </w:t>
            </w:r>
            <w:r>
              <w:t xml:space="preserve">Nachweisbare Erfahrung in der Moderation von Workshops mit Teams und dem Schwerpunkt der Teamzusammenarbeit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6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6100BA55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73F926EB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139D7FF7" w14:textId="77777777" w:rsidTr="0CCA42E5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508CB986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t>Sprachkenntnisse</w:t>
            </w:r>
          </w:p>
          <w:p w14:paraId="41B63AAC" w14:textId="77777777" w:rsidR="00E85B8A" w:rsidRPr="00C5096A" w:rsidRDefault="00E85B8A" w:rsidP="00A64973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F5AF08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1A487184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6837A3DA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3995C64D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1E54539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732CFE27" w14:textId="13B5EBEB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3</w:t>
      </w:r>
    </w:p>
    <w:p w14:paraId="201F0978" w14:textId="1057FA5A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Coach 1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2AA4A2E3" w14:textId="77777777" w:rsidTr="2069E8E7">
        <w:tc>
          <w:tcPr>
            <w:tcW w:w="6374" w:type="dxa"/>
          </w:tcPr>
          <w:p w14:paraId="61BAF844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5CD320F8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6F47C46D" w14:textId="77777777" w:rsidTr="2069E8E7">
        <w:tc>
          <w:tcPr>
            <w:tcW w:w="6374" w:type="dxa"/>
          </w:tcPr>
          <w:p w14:paraId="09099B4F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5097EC0E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7F24984A" w14:textId="77777777" w:rsidTr="2069E8E7">
        <w:tc>
          <w:tcPr>
            <w:tcW w:w="6374" w:type="dxa"/>
            <w:tcBorders>
              <w:bottom w:val="nil"/>
            </w:tcBorders>
          </w:tcPr>
          <w:p w14:paraId="2F4786A8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660594A6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628C3393" w14:textId="77777777" w:rsidTr="2069E8E7">
        <w:tc>
          <w:tcPr>
            <w:tcW w:w="6374" w:type="dxa"/>
            <w:tcBorders>
              <w:top w:val="nil"/>
              <w:bottom w:val="nil"/>
            </w:tcBorders>
          </w:tcPr>
          <w:p w14:paraId="39F355FB" w14:textId="4B74D3D1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lastRenderedPageBreak/>
              <w:t>zertifizierte</w:t>
            </w:r>
            <w:r w:rsidRPr="00DA7E21">
              <w:t xml:space="preserve"> Coaching-Ausbildung</w:t>
            </w:r>
            <w:r>
              <w:t xml:space="preserve"> (Schwerpunkt systemischer Ansatz) </w:t>
            </w:r>
            <w:r w:rsidRPr="00DA7E21">
              <w:t xml:space="preserve">von einem </w:t>
            </w:r>
            <w:r>
              <w:t xml:space="preserve">deutschen oder international anerkannten </w:t>
            </w:r>
            <w:r w:rsidRPr="00DA7E21">
              <w:t>Coaching-Verband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473644D7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07FBD0F6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3604594B" w14:textId="77777777" w:rsidTr="2069E8E7">
        <w:tc>
          <w:tcPr>
            <w:tcW w:w="6374" w:type="dxa"/>
            <w:tcBorders>
              <w:bottom w:val="nil"/>
            </w:tcBorders>
          </w:tcPr>
          <w:p w14:paraId="37A36FCF" w14:textId="23C6539B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>
              <w:rPr>
                <w:b/>
              </w:rPr>
              <w:t xml:space="preserve">: </w:t>
            </w:r>
            <w:r>
              <w:t xml:space="preserve">mit Führungskräften als Coachees (Zielgruppe)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m</w:t>
            </w:r>
            <w:r>
              <w:t>ind. 500 Stunden Coaching-Erfahrung (entspricht 500 Sessions bei 1 Stunde bzw. 333 Sessions bei 1,5 Stunden)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14053723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2720F283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31F537DA" w14:textId="77777777" w:rsidTr="2069E8E7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1C42DB8F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lastRenderedPageBreak/>
              <w:t>Sprachkenntnisse</w:t>
            </w:r>
          </w:p>
          <w:p w14:paraId="4BEDB299" w14:textId="77777777" w:rsidR="00E85B8A" w:rsidRPr="00C5096A" w:rsidRDefault="00E85B8A" w:rsidP="00A14A2A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E97384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2F018A49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6922EBC2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7BBB5820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30BDFB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6020C157" w14:textId="77777777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3</w:t>
      </w:r>
    </w:p>
    <w:p w14:paraId="63A601B7" w14:textId="2CDAA3DB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Coach 2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66CBA16C" w14:textId="77777777" w:rsidTr="2069E8E7">
        <w:tc>
          <w:tcPr>
            <w:tcW w:w="6374" w:type="dxa"/>
          </w:tcPr>
          <w:p w14:paraId="729CC4E2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033A1887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110B8EB6" w14:textId="77777777" w:rsidTr="2069E8E7">
        <w:tc>
          <w:tcPr>
            <w:tcW w:w="6374" w:type="dxa"/>
          </w:tcPr>
          <w:p w14:paraId="2CFC96C9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713172BC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5BC100E7" w14:textId="77777777" w:rsidTr="2069E8E7">
        <w:tc>
          <w:tcPr>
            <w:tcW w:w="6374" w:type="dxa"/>
            <w:tcBorders>
              <w:bottom w:val="nil"/>
            </w:tcBorders>
          </w:tcPr>
          <w:p w14:paraId="036E8BB3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42F2129E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100B8610" w14:textId="77777777" w:rsidTr="2069E8E7">
        <w:tc>
          <w:tcPr>
            <w:tcW w:w="6374" w:type="dxa"/>
            <w:tcBorders>
              <w:top w:val="nil"/>
              <w:bottom w:val="nil"/>
            </w:tcBorders>
          </w:tcPr>
          <w:p w14:paraId="164C7F07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t>zertifizierte</w:t>
            </w:r>
            <w:r w:rsidRPr="00DA7E21">
              <w:t xml:space="preserve"> Coaching-Ausbildung</w:t>
            </w:r>
            <w:r>
              <w:t xml:space="preserve"> (Schwerpunkt systemischer Ansatz) </w:t>
            </w:r>
            <w:r w:rsidRPr="00DA7E21">
              <w:t xml:space="preserve">von einem </w:t>
            </w:r>
            <w:r>
              <w:t xml:space="preserve">deutschen oder international anerkannten </w:t>
            </w:r>
            <w:r w:rsidRPr="00DA7E21">
              <w:t>Coaching-Verband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0FB1F29B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38B4ED97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2B1B63DD" w14:textId="77777777" w:rsidTr="2069E8E7">
        <w:tc>
          <w:tcPr>
            <w:tcW w:w="6374" w:type="dxa"/>
            <w:tcBorders>
              <w:bottom w:val="nil"/>
            </w:tcBorders>
          </w:tcPr>
          <w:p w14:paraId="2522BCE0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lastRenderedPageBreak/>
              <w:t>Berufserfahrung</w:t>
            </w:r>
            <w:r>
              <w:rPr>
                <w:b/>
              </w:rPr>
              <w:t xml:space="preserve">: </w:t>
            </w:r>
            <w:r>
              <w:t xml:space="preserve">mit Führungskräften als Coachees (Zielgruppe)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m</w:t>
            </w:r>
            <w:r>
              <w:t>ind. 500 Stunden Coaching-Erfahrung (entspricht 500 Sessions bei 1 Stunde bzw. 333 Sessions bei 1,5 Stunden)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40B4A588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6D3F292C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4BB46BE8" w14:textId="77777777" w:rsidTr="2069E8E7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276C6EBA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t>Sprachkenntnisse</w:t>
            </w:r>
          </w:p>
          <w:p w14:paraId="05E0A8D2" w14:textId="77777777" w:rsidR="00E85B8A" w:rsidRPr="00C5096A" w:rsidRDefault="00E85B8A" w:rsidP="00A14A2A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92C33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58E164F0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59EA1ECE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05ACB9F4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E667572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0D364146" w14:textId="77777777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3</w:t>
      </w:r>
    </w:p>
    <w:p w14:paraId="7572D0D3" w14:textId="4727CE11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Coach 3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692398E8" w14:textId="77777777" w:rsidTr="2069E8E7">
        <w:tc>
          <w:tcPr>
            <w:tcW w:w="6374" w:type="dxa"/>
          </w:tcPr>
          <w:p w14:paraId="50C229E9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43CEA1D7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0BA7C14C" w14:textId="77777777" w:rsidTr="2069E8E7">
        <w:tc>
          <w:tcPr>
            <w:tcW w:w="6374" w:type="dxa"/>
          </w:tcPr>
          <w:p w14:paraId="15ADFA63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4E6B7657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61F2726B" w14:textId="77777777" w:rsidTr="2069E8E7">
        <w:tc>
          <w:tcPr>
            <w:tcW w:w="6374" w:type="dxa"/>
            <w:tcBorders>
              <w:bottom w:val="nil"/>
            </w:tcBorders>
          </w:tcPr>
          <w:p w14:paraId="3DAF4458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lastRenderedPageBreak/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07DDC59B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7845DFE8" w14:textId="77777777" w:rsidTr="2069E8E7">
        <w:tc>
          <w:tcPr>
            <w:tcW w:w="6374" w:type="dxa"/>
            <w:tcBorders>
              <w:top w:val="nil"/>
              <w:bottom w:val="nil"/>
            </w:tcBorders>
          </w:tcPr>
          <w:p w14:paraId="2D1C6C08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t>zertifizierte</w:t>
            </w:r>
            <w:r w:rsidRPr="00DA7E21">
              <w:t xml:space="preserve"> Coaching-Ausbildung</w:t>
            </w:r>
            <w:r>
              <w:t xml:space="preserve"> (Schwerpunkt systemischer Ansatz) </w:t>
            </w:r>
            <w:r w:rsidRPr="00DA7E21">
              <w:t xml:space="preserve">von einem </w:t>
            </w:r>
            <w:r>
              <w:t xml:space="preserve">deutschen oder international anerkannten </w:t>
            </w:r>
            <w:r w:rsidRPr="00DA7E21">
              <w:t>Coaching-Verband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36693DBB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7E720C11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4E6606A3" w14:textId="77777777" w:rsidTr="2069E8E7">
        <w:tc>
          <w:tcPr>
            <w:tcW w:w="6374" w:type="dxa"/>
            <w:tcBorders>
              <w:bottom w:val="nil"/>
            </w:tcBorders>
          </w:tcPr>
          <w:p w14:paraId="2BABD1AD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t>Berufserfahrung</w:t>
            </w:r>
            <w:r>
              <w:rPr>
                <w:b/>
              </w:rPr>
              <w:t xml:space="preserve">: </w:t>
            </w:r>
            <w:r>
              <w:t xml:space="preserve">mit Führungskräften als Coachees (Zielgruppe)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m</w:t>
            </w:r>
            <w:r>
              <w:t>ind. 500 Stunden Coaching-Erfahrung (entspricht 500 Sessions bei 1 Stunde bzw. 333 Sessions bei 1,5 Stunden)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7997A034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48E9DA3C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29C92508" w14:textId="77777777" w:rsidTr="2069E8E7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639C86C9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lastRenderedPageBreak/>
              <w:t>Sprachkenntnisse</w:t>
            </w:r>
          </w:p>
          <w:p w14:paraId="06EBAF41" w14:textId="77777777" w:rsidR="00E85B8A" w:rsidRPr="00C5096A" w:rsidRDefault="00E85B8A" w:rsidP="00F71F41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F091D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47FD4F5D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5BDA749B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66B845A2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544433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5D1929E1" w14:textId="77777777" w:rsidR="001F392F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Los 3</w:t>
      </w:r>
    </w:p>
    <w:p w14:paraId="2968966C" w14:textId="0B0EF968" w:rsidR="001F392F" w:rsidRPr="00C5096A" w:rsidRDefault="001F392F" w:rsidP="001F392F">
      <w:pPr>
        <w:keepNext/>
        <w:widowControl w:val="0"/>
        <w:spacing w:before="180" w:after="180"/>
        <w:jc w:val="both"/>
        <w:rPr>
          <w:b/>
        </w:rPr>
      </w:pPr>
      <w:r>
        <w:rPr>
          <w:b/>
        </w:rPr>
        <w:t>Coach 4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1F392F" w:rsidRPr="00C5096A" w14:paraId="678852AA" w14:textId="77777777" w:rsidTr="2069E8E7">
        <w:tc>
          <w:tcPr>
            <w:tcW w:w="6374" w:type="dxa"/>
          </w:tcPr>
          <w:p w14:paraId="2C5F867A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67B6B69B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77B5DE6A" w14:textId="77777777" w:rsidTr="2069E8E7">
        <w:tc>
          <w:tcPr>
            <w:tcW w:w="6374" w:type="dxa"/>
          </w:tcPr>
          <w:p w14:paraId="73D83559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b/>
              </w:rPr>
            </w:pPr>
            <w:r w:rsidRPr="00C5096A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48837F42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1F392F" w:rsidRPr="00F91377" w14:paraId="731CA0EF" w14:textId="77777777" w:rsidTr="2069E8E7">
        <w:tc>
          <w:tcPr>
            <w:tcW w:w="6374" w:type="dxa"/>
            <w:tcBorders>
              <w:bottom w:val="nil"/>
            </w:tcBorders>
          </w:tcPr>
          <w:p w14:paraId="172287BD" w14:textId="77777777" w:rsidR="001F392F" w:rsidRPr="00C5096A" w:rsidRDefault="001F392F" w:rsidP="001D3397">
            <w:pPr>
              <w:widowControl w:val="0"/>
              <w:spacing w:before="180" w:after="180"/>
              <w:jc w:val="both"/>
            </w:pPr>
            <w:r w:rsidRPr="00C5096A">
              <w:rPr>
                <w:b/>
              </w:rPr>
              <w:t>Ausbildung</w:t>
            </w:r>
            <w:r w:rsidRPr="00C5096A">
              <w:t xml:space="preserve">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22BE219F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</w:p>
        </w:tc>
      </w:tr>
      <w:tr w:rsidR="001F392F" w:rsidRPr="009E79F9" w14:paraId="4AD96FB7" w14:textId="77777777" w:rsidTr="2069E8E7">
        <w:tc>
          <w:tcPr>
            <w:tcW w:w="6374" w:type="dxa"/>
            <w:tcBorders>
              <w:top w:val="nil"/>
              <w:bottom w:val="nil"/>
            </w:tcBorders>
          </w:tcPr>
          <w:p w14:paraId="2C56D84D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t>zertifizierte</w:t>
            </w:r>
            <w:r w:rsidRPr="00DA7E21">
              <w:t xml:space="preserve"> Coaching-Ausbildung</w:t>
            </w:r>
            <w:r>
              <w:t xml:space="preserve"> (Schwerpunkt systemischer Ansatz) </w:t>
            </w:r>
            <w:r w:rsidRPr="00DA7E21">
              <w:t xml:space="preserve">von einem </w:t>
            </w:r>
            <w:r>
              <w:t xml:space="preserve">deutschen oder international anerkannten </w:t>
            </w:r>
            <w:r w:rsidRPr="00DA7E21">
              <w:t>Coaching-Verband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1AB4D5F8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Ja, nämlich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26815653" w14:textId="77777777" w:rsidR="001F392F" w:rsidRPr="00C5096A" w:rsidRDefault="001F392F" w:rsidP="001D3397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C5096A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096A">
              <w:rPr>
                <w:bCs/>
              </w:rPr>
              <w:instrText xml:space="preserve"> FORMCHECKBOX </w:instrText>
            </w:r>
            <w:r w:rsidRPr="00C5096A">
              <w:rPr>
                <w:bCs/>
              </w:rPr>
            </w:r>
            <w:r w:rsidRPr="00C5096A">
              <w:rPr>
                <w:bCs/>
              </w:rPr>
              <w:fldChar w:fldCharType="separate"/>
            </w:r>
            <w:r w:rsidRPr="00C5096A">
              <w:rPr>
                <w:bCs/>
              </w:rPr>
              <w:fldChar w:fldCharType="end"/>
            </w:r>
            <w:r w:rsidRPr="00C5096A">
              <w:rPr>
                <w:bCs/>
              </w:rPr>
              <w:t xml:space="preserve"> Nein</w:t>
            </w:r>
          </w:p>
        </w:tc>
      </w:tr>
      <w:tr w:rsidR="001F392F" w:rsidRPr="009E79F9" w14:paraId="2CD2F383" w14:textId="77777777" w:rsidTr="2069E8E7">
        <w:tc>
          <w:tcPr>
            <w:tcW w:w="6374" w:type="dxa"/>
            <w:tcBorders>
              <w:bottom w:val="nil"/>
            </w:tcBorders>
          </w:tcPr>
          <w:p w14:paraId="129F96DA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C5096A">
              <w:rPr>
                <w:b/>
              </w:rPr>
              <w:lastRenderedPageBreak/>
              <w:t>Berufserfahrung</w:t>
            </w:r>
            <w:r>
              <w:rPr>
                <w:b/>
              </w:rPr>
              <w:t xml:space="preserve">: </w:t>
            </w:r>
            <w:r>
              <w:t xml:space="preserve">mit Führungskräften als Coachees (Zielgruppe)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C509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müssen </w:t>
            </w:r>
            <w:r>
              <w:rPr>
                <w:rFonts w:eastAsia="Times New Roman" w:cs="Times New Roman"/>
                <w:szCs w:val="20"/>
                <w:lang w:eastAsia="de-DE"/>
              </w:rPr>
              <w:t>m</w:t>
            </w:r>
            <w:r>
              <w:t>ind. 500 Stunden Coaching-Erfahrung (entspricht 500 Sessions bei 1 Stunde bzw. 333 Sessions bei 1,5 Stunden)</w:t>
            </w:r>
            <w:r w:rsidRPr="00C5096A">
              <w:rPr>
                <w:rFonts w:eastAsia="Times New Roman" w:cs="Times New Roman"/>
                <w:szCs w:val="20"/>
                <w:lang w:eastAsia="de-DE"/>
              </w:rPr>
              <w:t xml:space="preserve">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0F6AD4BB" w14:textId="77777777" w:rsidR="001F392F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  <w:r w:rsidRPr="00C5096A">
              <w:rPr>
                <w:lang w:eastAsia="de-DE"/>
              </w:rPr>
              <w:t xml:space="preserve"> Jahre</w:t>
            </w:r>
          </w:p>
          <w:p w14:paraId="106FD1DE" w14:textId="77777777" w:rsidR="001F392F" w:rsidRPr="00C5096A" w:rsidRDefault="001F392F" w:rsidP="001D339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Darlegung der Berufserfahrung: </w:t>
            </w:r>
            <w:r w:rsidRPr="00C5096A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5096A">
              <w:rPr>
                <w:lang w:eastAsia="de-DE"/>
              </w:rPr>
              <w:instrText xml:space="preserve"> FORMTEXT </w:instrText>
            </w:r>
            <w:r w:rsidRPr="00C5096A">
              <w:rPr>
                <w:lang w:eastAsia="de-DE"/>
              </w:rPr>
            </w:r>
            <w:r w:rsidRPr="00C5096A">
              <w:rPr>
                <w:lang w:eastAsia="de-DE"/>
              </w:rPr>
              <w:fldChar w:fldCharType="separate"/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noProof/>
                <w:lang w:eastAsia="de-DE"/>
              </w:rPr>
              <w:t> </w:t>
            </w:r>
            <w:r w:rsidRPr="00C5096A">
              <w:rPr>
                <w:lang w:eastAsia="de-DE"/>
              </w:rPr>
              <w:fldChar w:fldCharType="end"/>
            </w:r>
          </w:p>
        </w:tc>
      </w:tr>
      <w:tr w:rsidR="00E85B8A" w:rsidRPr="00C5096A" w14:paraId="7CB6F877" w14:textId="77777777" w:rsidTr="2069E8E7">
        <w:tc>
          <w:tcPr>
            <w:tcW w:w="6374" w:type="dxa"/>
            <w:tcBorders>
              <w:top w:val="single" w:sz="4" w:space="0" w:color="auto"/>
              <w:bottom w:val="single" w:sz="4" w:space="0" w:color="auto"/>
            </w:tcBorders>
          </w:tcPr>
          <w:p w14:paraId="249E68D8" w14:textId="77777777" w:rsidR="00E85B8A" w:rsidRPr="0079746A" w:rsidRDefault="00E85B8A" w:rsidP="00850CBB">
            <w:pPr>
              <w:keepNext/>
              <w:keepLines/>
              <w:widowControl w:val="0"/>
              <w:spacing w:before="180" w:after="180"/>
              <w:jc w:val="both"/>
              <w:rPr>
                <w:b/>
              </w:rPr>
            </w:pPr>
            <w:r w:rsidRPr="0079746A">
              <w:rPr>
                <w:b/>
              </w:rPr>
              <w:t>Sprachkenntnisse</w:t>
            </w:r>
          </w:p>
          <w:p w14:paraId="6C28DE23" w14:textId="77777777" w:rsidR="00E85B8A" w:rsidRPr="00C5096A" w:rsidRDefault="00E85B8A" w:rsidP="00F71F41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Deutsch als Muttersprache </w:t>
            </w:r>
            <w:r w:rsidRPr="005C6C7A">
              <w:rPr>
                <w:rFonts w:eastAsia="Times New Roman" w:cs="Times New Roman"/>
                <w:b/>
                <w:bCs/>
                <w:szCs w:val="20"/>
                <w:lang w:eastAsia="de-DE"/>
              </w:rPr>
              <w:t xml:space="preserve">oder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 xml:space="preserve">ein Nachweis über die Sprachkompetenz nach dem „Gemeinsamen Europäischen Referenzrahmen für Sprachen – GER(S)“ von Niveau C2 (= </w:t>
            </w:r>
            <w:r w:rsidRPr="0079746A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DEE357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bCs/>
              </w:rPr>
            </w:pPr>
            <w:r>
              <w:rPr>
                <w:bCs/>
              </w:rPr>
              <w:t>Ja, nämlich</w:t>
            </w:r>
          </w:p>
          <w:p w14:paraId="5FC47FE8" w14:textId="77777777" w:rsidR="00E85B8A" w:rsidRDefault="00E85B8A" w:rsidP="00850CBB">
            <w:pPr>
              <w:keepNext/>
              <w:keepLines/>
              <w:widowControl w:val="0"/>
              <w:spacing w:before="180" w:after="180"/>
              <w:rPr>
                <w:rFonts w:eastAsia="Times New Roman" w:cs="Times New Roman"/>
                <w:szCs w:val="20"/>
                <w:lang w:eastAsia="de-DE"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Deutsch als Muttersprache</w:t>
            </w:r>
          </w:p>
          <w:p w14:paraId="106BD880" w14:textId="77777777" w:rsidR="00E85B8A" w:rsidRPr="00750BC4" w:rsidRDefault="00E85B8A" w:rsidP="00850CBB">
            <w:pPr>
              <w:keepNext/>
              <w:keepLines/>
              <w:widowControl w:val="0"/>
              <w:spacing w:before="180" w:after="180"/>
              <w:rPr>
                <w:b/>
                <w:bCs/>
                <w:lang w:eastAsia="de-DE"/>
              </w:rPr>
            </w:pPr>
            <w:r w:rsidRPr="00750BC4">
              <w:rPr>
                <w:rFonts w:eastAsia="Times New Roman" w:cs="Times New Roman"/>
                <w:b/>
                <w:bCs/>
                <w:szCs w:val="20"/>
                <w:lang w:eastAsia="de-DE"/>
              </w:rPr>
              <w:t>ODER</w:t>
            </w:r>
          </w:p>
          <w:p w14:paraId="145D6B96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Pr="0079746A">
              <w:rPr>
                <w:rFonts w:eastAsia="Times New Roman" w:cs="Times New Roman"/>
                <w:szCs w:val="20"/>
                <w:lang w:eastAsia="de-DE"/>
              </w:rPr>
              <w:t>Nachweis über die Sprachkompetenz nach dem „Gemeinsamen Europäischen Referenzrahmen für Sprachen – GER(S)“ von Niveau C2</w:t>
            </w:r>
            <w:r>
              <w:rPr>
                <w:lang w:eastAsia="de-DE"/>
              </w:rPr>
              <w:t xml:space="preserve">: </w:t>
            </w:r>
            <w:r w:rsidRPr="005D232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D2326">
              <w:rPr>
                <w:lang w:eastAsia="de-DE"/>
              </w:rPr>
              <w:instrText xml:space="preserve"> FORMTEXT </w:instrText>
            </w:r>
            <w:r w:rsidRPr="005D2326">
              <w:rPr>
                <w:lang w:eastAsia="de-DE"/>
              </w:rPr>
            </w:r>
            <w:r w:rsidRPr="005D2326">
              <w:rPr>
                <w:lang w:eastAsia="de-DE"/>
              </w:rPr>
              <w:fldChar w:fldCharType="separate"/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noProof/>
                <w:lang w:eastAsia="de-DE"/>
              </w:rPr>
              <w:t> </w:t>
            </w:r>
            <w:r w:rsidRPr="005D2326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EF51F19" w14:textId="77777777" w:rsidR="00E85B8A" w:rsidRPr="00C5096A" w:rsidRDefault="00E85B8A" w:rsidP="00850CBB">
            <w:pPr>
              <w:widowControl w:val="0"/>
              <w:spacing w:before="180" w:after="180"/>
              <w:jc w:val="both"/>
              <w:rPr>
                <w:bCs/>
              </w:rPr>
            </w:pPr>
            <w:r w:rsidRPr="005D232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326">
              <w:rPr>
                <w:bCs/>
              </w:rPr>
              <w:instrText xml:space="preserve"> FORMCHECKBOX </w:instrText>
            </w:r>
            <w:r w:rsidRPr="005D2326">
              <w:rPr>
                <w:bCs/>
              </w:rPr>
            </w:r>
            <w:r w:rsidRPr="005D2326">
              <w:rPr>
                <w:bCs/>
              </w:rPr>
              <w:fldChar w:fldCharType="separate"/>
            </w:r>
            <w:r w:rsidRPr="005D2326">
              <w:rPr>
                <w:bCs/>
              </w:rPr>
              <w:fldChar w:fldCharType="end"/>
            </w:r>
            <w:r w:rsidRPr="005D2326">
              <w:rPr>
                <w:bCs/>
              </w:rPr>
              <w:t xml:space="preserve"> Nein</w:t>
            </w:r>
            <w:r>
              <w:rPr>
                <w:bCs/>
              </w:rPr>
              <w:t xml:space="preserve">, beide links aufgeführten Optionen treffen nicht zu </w:t>
            </w:r>
          </w:p>
        </w:tc>
      </w:tr>
    </w:tbl>
    <w:p w14:paraId="2FCAE2EE" w14:textId="77777777" w:rsidR="00443F37" w:rsidRDefault="00443F37">
      <w:pPr>
        <w:rPr>
          <w:rFonts w:eastAsiaTheme="majorEastAsia" w:cstheme="majorBidi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14:paraId="05DA0D1A" w14:textId="48EBE326" w:rsidR="00E2700D" w:rsidRPr="00443F37" w:rsidRDefault="00443F37" w:rsidP="00443F37">
      <w:pPr>
        <w:keepNext/>
        <w:keepLines/>
        <w:numPr>
          <w:ilvl w:val="0"/>
          <w:numId w:val="11"/>
        </w:numPr>
        <w:spacing w:before="180" w:after="180"/>
        <w:ind w:left="567"/>
        <w:jc w:val="both"/>
        <w:outlineLvl w:val="0"/>
        <w:rPr>
          <w:rFonts w:eastAsiaTheme="majorEastAsia" w:cstheme="majorBidi"/>
          <w:b/>
          <w:bCs/>
          <w:sz w:val="26"/>
          <w:szCs w:val="26"/>
        </w:rPr>
      </w:pPr>
      <w:r w:rsidRPr="00443F37">
        <w:rPr>
          <w:rFonts w:eastAsiaTheme="majorEastAsia" w:cstheme="majorBidi"/>
          <w:b/>
          <w:bCs/>
          <w:sz w:val="26"/>
          <w:szCs w:val="26"/>
        </w:rPr>
        <w:lastRenderedPageBreak/>
        <w:t>Angaben zu Referenzprojekten des Bieters / der Bietergemeinschaft</w:t>
      </w:r>
    </w:p>
    <w:p w14:paraId="369F6C0A" w14:textId="77777777" w:rsidR="00E2700D" w:rsidRPr="00736221" w:rsidRDefault="00E2700D" w:rsidP="00E2700D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Die Bieter haben mit ihrem Angebot nachfolgend aufgeführte Referenzen anzugeben.</w:t>
      </w:r>
    </w:p>
    <w:p w14:paraId="1D009360" w14:textId="77777777" w:rsidR="00E2700D" w:rsidRPr="00736221" w:rsidRDefault="00E2700D" w:rsidP="00E2700D">
      <w:pPr>
        <w:spacing w:before="180" w:after="180"/>
        <w:jc w:val="both"/>
      </w:pPr>
      <w:r w:rsidRPr="00736221">
        <w:rPr>
          <w:rFonts w:cs="Arial"/>
        </w:rPr>
        <w:t>Der Auftraggeber behält sich vor, Angaben zu Referenz</w:t>
      </w:r>
      <w:r>
        <w:rPr>
          <w:rFonts w:cs="Arial"/>
        </w:rPr>
        <w:t>en</w:t>
      </w:r>
      <w:r w:rsidRPr="00736221">
        <w:rPr>
          <w:rFonts w:cs="Arial"/>
        </w:rPr>
        <w:t xml:space="preserve"> beim Referenzgeber zu verifizieren. </w:t>
      </w:r>
      <w:r w:rsidRPr="00736221">
        <w:t>Der Bieter hat sicherzustellen, dass die erforderlichen Einwilligungen des Referenzgebers, insbesondere in die Weitergabe der Eckdaten zu den Referenz</w:t>
      </w:r>
      <w:r>
        <w:t>en</w:t>
      </w:r>
      <w:r w:rsidRPr="00736221">
        <w:t xml:space="preserve"> und in die Weitergabe von Kontaktdaten, vorliegen.</w:t>
      </w:r>
      <w:r>
        <w:t xml:space="preserve"> </w:t>
      </w:r>
      <w:r w:rsidRPr="00736221">
        <w:t>Eine Anonymisierung ist im Einzelfall zulässig, soweit die geforderten Angaben für die Bewertung der Referenz</w:t>
      </w:r>
      <w:r>
        <w:t>en</w:t>
      </w:r>
      <w:r w:rsidRPr="00736221">
        <w:t xml:space="preserve"> noch ersichtlich sind.</w:t>
      </w:r>
    </w:p>
    <w:p w14:paraId="5C37A8F0" w14:textId="77777777" w:rsidR="00E2700D" w:rsidRDefault="00E2700D" w:rsidP="00E2700D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</w:t>
      </w:r>
      <w:r>
        <w:rPr>
          <w:rFonts w:cs="Arial"/>
        </w:rPr>
        <w:t>ie</w:t>
      </w:r>
      <w:r w:rsidRPr="00736221">
        <w:rPr>
          <w:rFonts w:cs="Arial"/>
        </w:rPr>
        <w:t xml:space="preserve"> Referenz muss folgende Kriterien erfüllen (= </w:t>
      </w:r>
      <w:r w:rsidRPr="00736221">
        <w:rPr>
          <w:b/>
          <w:color w:val="FF0000"/>
        </w:rPr>
        <w:t>Mindestanforderung):</w:t>
      </w:r>
    </w:p>
    <w:p w14:paraId="13FA7727" w14:textId="77D08C0D" w:rsidR="00E2700D" w:rsidRPr="00393E7A" w:rsidRDefault="00E2700D" w:rsidP="00E2700D">
      <w:pPr>
        <w:spacing w:before="180" w:after="180"/>
        <w:jc w:val="both"/>
      </w:pPr>
      <w:r w:rsidRPr="00393E7A">
        <w:t xml:space="preserve">Kriterien zu </w:t>
      </w:r>
      <w:r>
        <w:t>den Referenzen für Los 1 „Training“:</w:t>
      </w:r>
    </w:p>
    <w:p w14:paraId="3975A8F5" w14:textId="251F4AEF" w:rsidR="00E2700D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365CFB">
        <w:t>Anzahl einzureichender</w:t>
      </w:r>
      <w:r w:rsidRPr="009A71DF">
        <w:t xml:space="preserve"> Referenzen: </w:t>
      </w:r>
      <w:r w:rsidR="00CF1040">
        <w:t>5, d.h. j</w:t>
      </w:r>
      <w:r>
        <w:t>e Leistungsart 1 Referenz. Sofern eine Referenz 2, mehr oder sogar alle Leistungsarten abdeckt, kann diese mehrfach genannt bzw. dies entsprechend mittels Kreuzsetzung vermerkt werden.</w:t>
      </w:r>
    </w:p>
    <w:p w14:paraId="71DF7E9E" w14:textId="77777777" w:rsidR="00E2700D" w:rsidRPr="00FD0BAF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1</w:t>
      </w:r>
      <w:r w:rsidRPr="00191A33">
        <w:t>:</w:t>
      </w:r>
      <w:r>
        <w:t xml:space="preserve"> Training zu „</w:t>
      </w:r>
      <w:r w:rsidRPr="00FD0BAF">
        <w:rPr>
          <w:rFonts w:eastAsia="Arial" w:cs="Arial"/>
          <w:color w:val="000000"/>
        </w:rPr>
        <w:t xml:space="preserve">Psychologische Grundlagen in der Gesprächsführung“ </w:t>
      </w:r>
    </w:p>
    <w:p w14:paraId="26095568" w14:textId="77777777" w:rsidR="00E2700D" w:rsidRPr="00FD0BAF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2</w:t>
      </w:r>
      <w:r w:rsidRPr="00191A33">
        <w:t>:</w:t>
      </w:r>
      <w:r>
        <w:t xml:space="preserve"> Training zu „</w:t>
      </w:r>
      <w:r w:rsidRPr="00FD0BAF">
        <w:rPr>
          <w:rFonts w:eastAsia="Arial" w:cs="Arial"/>
          <w:color w:val="000000"/>
        </w:rPr>
        <w:t xml:space="preserve">Gesprächstechniken bzw. Methoden der Gesprächsführung“ </w:t>
      </w:r>
    </w:p>
    <w:p w14:paraId="4F1E40BC" w14:textId="77777777" w:rsidR="00E2700D" w:rsidRPr="00BB36E9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3</w:t>
      </w:r>
      <w:r w:rsidRPr="00191A33">
        <w:t>:</w:t>
      </w:r>
      <w:r>
        <w:t xml:space="preserve"> Training zu „</w:t>
      </w:r>
      <w:r>
        <w:rPr>
          <w:rFonts w:eastAsia="Arial" w:cs="Arial"/>
          <w:color w:val="000000"/>
        </w:rPr>
        <w:t xml:space="preserve">Grundlagen zum Ablauf sowie zur Vor- und Nachbereitung </w:t>
      </w:r>
      <w:proofErr w:type="spellStart"/>
      <w:r>
        <w:rPr>
          <w:rFonts w:eastAsia="Arial" w:cs="Arial"/>
          <w:color w:val="000000"/>
        </w:rPr>
        <w:t>Mitarbeitendengespräch</w:t>
      </w:r>
      <w:proofErr w:type="spellEnd"/>
      <w:r w:rsidRPr="00FD0BAF">
        <w:rPr>
          <w:rFonts w:eastAsia="Arial" w:cs="Arial"/>
          <w:color w:val="000000"/>
        </w:rPr>
        <w:t xml:space="preserve">“ </w:t>
      </w:r>
    </w:p>
    <w:p w14:paraId="45788BE5" w14:textId="1E6196AF" w:rsidR="00E2700D" w:rsidRPr="00FD0BAF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4</w:t>
      </w:r>
      <w:r w:rsidRPr="00191A33">
        <w:t>:</w:t>
      </w:r>
      <w:r>
        <w:t xml:space="preserve"> Training zu „</w:t>
      </w:r>
      <w:r w:rsidRPr="00BB36E9">
        <w:rPr>
          <w:rFonts w:eastAsia="Arial" w:cs="Arial"/>
          <w:color w:val="000000"/>
        </w:rPr>
        <w:t>Kompetenzen für virtuelles Arbeiten und virtuelle Führung</w:t>
      </w:r>
      <w:r w:rsidRPr="00FD0BAF">
        <w:rPr>
          <w:rFonts w:eastAsia="Arial" w:cs="Arial"/>
          <w:color w:val="000000"/>
        </w:rPr>
        <w:t xml:space="preserve">“ </w:t>
      </w:r>
    </w:p>
    <w:p w14:paraId="3C9B9BB8" w14:textId="6EBFB7AA" w:rsidR="00E2700D" w:rsidRPr="005010AE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5</w:t>
      </w:r>
      <w:r w:rsidRPr="00191A33">
        <w:t>:</w:t>
      </w:r>
      <w:r>
        <w:t xml:space="preserve"> Training zu „</w:t>
      </w:r>
      <w:r w:rsidRPr="00BB36E9">
        <w:rPr>
          <w:rFonts w:eastAsia="Arial" w:cs="Arial"/>
          <w:color w:val="000000"/>
        </w:rPr>
        <w:t>Teamentwicklung im virtuellen Setting</w:t>
      </w:r>
      <w:r w:rsidRPr="00FD0BAF">
        <w:rPr>
          <w:rFonts w:eastAsia="Arial" w:cs="Arial"/>
          <w:color w:val="000000"/>
        </w:rPr>
        <w:t xml:space="preserve">“ </w:t>
      </w:r>
    </w:p>
    <w:p w14:paraId="38B1BF48" w14:textId="77777777" w:rsidR="00E2700D" w:rsidRPr="00FD0BAF" w:rsidRDefault="00E2700D" w:rsidP="00E2700D">
      <w:pPr>
        <w:pStyle w:val="Listenabsatz"/>
        <w:spacing w:before="180" w:after="180"/>
        <w:ind w:left="1080"/>
        <w:jc w:val="both"/>
      </w:pPr>
    </w:p>
    <w:p w14:paraId="0D39C843" w14:textId="19100EE2" w:rsidR="00E2700D" w:rsidRDefault="00E2700D" w:rsidP="00E2700D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Leistungszeitraum: Das Vertragsende darf nicht länger als 3 Jahre zurückliegen (Bezugspunkt ist die Angebotsfrist).</w:t>
      </w:r>
    </w:p>
    <w:p w14:paraId="3E573687" w14:textId="77777777" w:rsidR="00CF1040" w:rsidRDefault="00CF1040" w:rsidP="00CF1040">
      <w:pPr>
        <w:pStyle w:val="Listenabsatz"/>
      </w:pPr>
    </w:p>
    <w:p w14:paraId="2504A5BE" w14:textId="0F142091" w:rsidR="00CF1040" w:rsidRDefault="00CF1040" w:rsidP="00CF1040">
      <w:pPr>
        <w:spacing w:before="180" w:after="180"/>
        <w:jc w:val="both"/>
      </w:pPr>
      <w:r w:rsidRPr="00393E7A">
        <w:t xml:space="preserve">Kriterien zu </w:t>
      </w:r>
      <w:r>
        <w:t>den Referenzen für Los 2 „</w:t>
      </w:r>
      <w:r w:rsidRPr="00CF1040">
        <w:t>Teamentwicklung – Moderation von Teamworkshops</w:t>
      </w:r>
      <w:r>
        <w:t>“:</w:t>
      </w:r>
    </w:p>
    <w:p w14:paraId="59F106AF" w14:textId="77777777" w:rsidR="00CF1040" w:rsidRDefault="00CF1040" w:rsidP="00CF1040">
      <w:pPr>
        <w:pStyle w:val="Listenabsatz"/>
        <w:numPr>
          <w:ilvl w:val="1"/>
          <w:numId w:val="26"/>
        </w:numPr>
        <w:spacing w:before="180" w:after="180"/>
        <w:jc w:val="both"/>
      </w:pPr>
      <w:r w:rsidRPr="00365CFB">
        <w:t>Anzahl einzureichender</w:t>
      </w:r>
      <w:r w:rsidRPr="009A71DF">
        <w:t xml:space="preserve"> Referenzen: </w:t>
      </w:r>
      <w:r>
        <w:t>3, d.h. je Leistungsart 1 Referenz. Sofern eine Referenz 2 oder 3 Leistungsarten abdeckt, kann diese mehrfach genannt werden.</w:t>
      </w:r>
    </w:p>
    <w:p w14:paraId="0E9A434A" w14:textId="6CC6B8D2" w:rsidR="00CF1040" w:rsidRPr="00FD0BAF" w:rsidRDefault="00CF1040" w:rsidP="00CF1040">
      <w:pPr>
        <w:pStyle w:val="Listenabsatz"/>
        <w:numPr>
          <w:ilvl w:val="1"/>
          <w:numId w:val="26"/>
        </w:numPr>
        <w:spacing w:before="180" w:after="180"/>
        <w:jc w:val="both"/>
      </w:pPr>
      <w:r>
        <w:t>Leistungsart 1: Moderation zu „</w:t>
      </w:r>
      <w:r w:rsidRPr="04057471">
        <w:rPr>
          <w:rFonts w:eastAsia="Arial" w:cs="Arial"/>
          <w:color w:val="000000"/>
        </w:rPr>
        <w:t>Arbeitsorganisation</w:t>
      </w:r>
      <w:r w:rsidR="0CD6A896" w:rsidRPr="04057471">
        <w:rPr>
          <w:rFonts w:eastAsia="Arial" w:cs="Arial"/>
          <w:color w:val="000000"/>
        </w:rPr>
        <w:t xml:space="preserve"> &amp; Zusammenarbeit</w:t>
      </w:r>
      <w:r w:rsidRPr="04057471">
        <w:rPr>
          <w:rFonts w:eastAsia="Arial" w:cs="Arial"/>
          <w:color w:val="000000"/>
        </w:rPr>
        <w:t xml:space="preserve">“ </w:t>
      </w:r>
    </w:p>
    <w:p w14:paraId="4F142DF2" w14:textId="5FAA330D" w:rsidR="00CF1040" w:rsidRPr="00FD0BAF" w:rsidRDefault="00CF1040" w:rsidP="04057471">
      <w:pPr>
        <w:pStyle w:val="Listenabsatz"/>
        <w:numPr>
          <w:ilvl w:val="1"/>
          <w:numId w:val="26"/>
        </w:numPr>
        <w:spacing w:before="180" w:after="180"/>
        <w:jc w:val="both"/>
        <w:rPr>
          <w:rFonts w:eastAsia="Arial" w:cs="Arial"/>
          <w:color w:val="000000"/>
        </w:rPr>
      </w:pPr>
      <w:r>
        <w:t>Leistungsart 2: Moderation zu „</w:t>
      </w:r>
      <w:r w:rsidR="3D892CDC">
        <w:t>Strategische Ausrichtung</w:t>
      </w:r>
      <w:r w:rsidRPr="04057471">
        <w:rPr>
          <w:rFonts w:eastAsia="Arial" w:cs="Arial"/>
          <w:color w:val="000000"/>
        </w:rPr>
        <w:t xml:space="preserve">“ </w:t>
      </w:r>
    </w:p>
    <w:p w14:paraId="5433825E" w14:textId="53E33E93" w:rsidR="00CF1040" w:rsidRPr="009A1188" w:rsidRDefault="00CF1040" w:rsidP="04057471">
      <w:pPr>
        <w:pStyle w:val="Listenabsatz"/>
        <w:numPr>
          <w:ilvl w:val="1"/>
          <w:numId w:val="26"/>
        </w:numPr>
        <w:spacing w:before="180" w:after="180"/>
        <w:jc w:val="both"/>
        <w:rPr>
          <w:rFonts w:eastAsia="Arial" w:cs="Arial"/>
          <w:color w:val="000000"/>
        </w:rPr>
      </w:pPr>
      <w:r>
        <w:lastRenderedPageBreak/>
        <w:t>Leistungsart 3: Moderation zu „</w:t>
      </w:r>
      <w:r w:rsidR="2E1DBC32">
        <w:t>Teamkultur &amp; Teamidentität</w:t>
      </w:r>
      <w:r w:rsidRPr="04057471">
        <w:rPr>
          <w:rFonts w:eastAsia="Arial" w:cs="Arial"/>
          <w:color w:val="000000"/>
        </w:rPr>
        <w:t xml:space="preserve">“ </w:t>
      </w:r>
    </w:p>
    <w:p w14:paraId="571D27BD" w14:textId="77777777" w:rsidR="00CF1040" w:rsidRPr="009A1188" w:rsidRDefault="00CF1040" w:rsidP="00CF1040">
      <w:pPr>
        <w:pStyle w:val="Listenabsatz"/>
        <w:spacing w:before="180" w:after="180"/>
        <w:ind w:left="1080"/>
        <w:jc w:val="both"/>
      </w:pPr>
    </w:p>
    <w:p w14:paraId="148A6477" w14:textId="77777777" w:rsidR="00CF1040" w:rsidRDefault="00CF1040" w:rsidP="00CF1040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Leistungszeitraum: Das Vertragsende darf nicht länger als 3 Jahre zurückliegen (Bezugspunkt ist die Angebotsfrist).</w:t>
      </w:r>
    </w:p>
    <w:p w14:paraId="1CEC4585" w14:textId="77777777" w:rsidR="00F71F41" w:rsidRDefault="00F71F41" w:rsidP="00F71F41">
      <w:pPr>
        <w:pStyle w:val="Listenabsatz"/>
      </w:pPr>
    </w:p>
    <w:p w14:paraId="086EDD75" w14:textId="3D3C3642" w:rsidR="00CF1040" w:rsidRDefault="00F71F41" w:rsidP="00F71F41">
      <w:pPr>
        <w:spacing w:before="180" w:after="180"/>
        <w:jc w:val="both"/>
      </w:pPr>
      <w:r w:rsidRPr="00393E7A">
        <w:t xml:space="preserve">Kriterien zu </w:t>
      </w:r>
      <w:r>
        <w:t>den Referenzen für Los 3 „Coaching“:</w:t>
      </w:r>
    </w:p>
    <w:p w14:paraId="50052537" w14:textId="77777777" w:rsidR="009A79F2" w:rsidRDefault="009A79F2" w:rsidP="009A79F2">
      <w:pPr>
        <w:pStyle w:val="Listenabsatz"/>
      </w:pPr>
    </w:p>
    <w:p w14:paraId="0825A168" w14:textId="7D6E8E3C" w:rsidR="00F71F41" w:rsidRDefault="1991F5FD" w:rsidP="00F71F41">
      <w:pPr>
        <w:pStyle w:val="Listenabsatz"/>
        <w:numPr>
          <w:ilvl w:val="1"/>
          <w:numId w:val="26"/>
        </w:numPr>
        <w:spacing w:before="180" w:after="180"/>
        <w:jc w:val="both"/>
      </w:pPr>
      <w:r>
        <w:t>Anzahl einzureichender Referenzen: 3, d.h. je Leistungsart 1 Referenz. Sofern eine Referenz 2, oder sogar alle Leistungsarten abdeckt, kann diese mehrfach genannt bzw. dies entsprechend mittels Kreuzsetzung vermerkt werden.</w:t>
      </w:r>
    </w:p>
    <w:p w14:paraId="26ADBCBE" w14:textId="4703E487" w:rsidR="00F71F41" w:rsidRPr="00FD0BAF" w:rsidRDefault="00F71F41" w:rsidP="00F71F4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1</w:t>
      </w:r>
      <w:r w:rsidRPr="00191A33">
        <w:t>:</w:t>
      </w:r>
      <w:r>
        <w:t xml:space="preserve"> Coaching von neuen Führungskräften</w:t>
      </w:r>
      <w:r w:rsidRPr="00FD0BAF">
        <w:rPr>
          <w:rFonts w:eastAsia="Arial" w:cs="Arial"/>
          <w:color w:val="000000"/>
        </w:rPr>
        <w:t xml:space="preserve"> </w:t>
      </w:r>
      <w:r>
        <w:rPr>
          <w:rFonts w:eastAsia="Arial" w:cs="Arial"/>
          <w:color w:val="000000"/>
        </w:rPr>
        <w:t>(weniger als 1 Jahr Führungskraft)</w:t>
      </w:r>
    </w:p>
    <w:p w14:paraId="722E9412" w14:textId="77777777" w:rsidR="00F71F41" w:rsidRPr="00FD0BAF" w:rsidRDefault="00F71F41" w:rsidP="00F71F4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2</w:t>
      </w:r>
      <w:r w:rsidRPr="00191A33">
        <w:t>:</w:t>
      </w:r>
      <w:r>
        <w:t xml:space="preserve"> Coaching von mittlerem Management</w:t>
      </w:r>
      <w:r w:rsidRPr="00FD0BAF">
        <w:rPr>
          <w:rFonts w:eastAsia="Arial" w:cs="Arial"/>
          <w:color w:val="000000"/>
        </w:rPr>
        <w:t xml:space="preserve"> </w:t>
      </w:r>
    </w:p>
    <w:p w14:paraId="7FF36894" w14:textId="77777777" w:rsidR="00F71F41" w:rsidRPr="00437A2B" w:rsidRDefault="00F71F41" w:rsidP="00F71F4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</w:t>
      </w:r>
      <w:r>
        <w:t xml:space="preserve"> 3</w:t>
      </w:r>
      <w:r w:rsidRPr="00191A33">
        <w:t>:</w:t>
      </w:r>
      <w:r>
        <w:t xml:space="preserve"> Coaching von Top-Management</w:t>
      </w:r>
      <w:r w:rsidRPr="00FD0BAF">
        <w:rPr>
          <w:rFonts w:eastAsia="Arial" w:cs="Arial"/>
          <w:color w:val="000000"/>
        </w:rPr>
        <w:t xml:space="preserve"> </w:t>
      </w:r>
    </w:p>
    <w:p w14:paraId="37FFE14A" w14:textId="77777777" w:rsidR="00F71F41" w:rsidRPr="00437A2B" w:rsidRDefault="00F71F41" w:rsidP="00F71F41">
      <w:pPr>
        <w:pStyle w:val="Listenabsatz"/>
        <w:spacing w:before="180" w:after="180"/>
        <w:ind w:left="1080"/>
        <w:jc w:val="both"/>
      </w:pPr>
    </w:p>
    <w:p w14:paraId="6E72A088" w14:textId="77777777" w:rsidR="00F71F41" w:rsidRPr="00191A33" w:rsidRDefault="00F71F41" w:rsidP="00F71F4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Leistungszeitraum: Das Vertragsende darf nicht länger als 3 Jahre zurückliegen (Bezugspunkt ist die Angebotsfrist).</w:t>
      </w:r>
    </w:p>
    <w:p w14:paraId="6F66A642" w14:textId="77777777" w:rsidR="009A79F2" w:rsidRDefault="009A79F2" w:rsidP="009A79F2">
      <w:pPr>
        <w:pStyle w:val="Listenabsatz"/>
        <w:spacing w:before="180" w:after="180"/>
        <w:ind w:left="1080"/>
        <w:jc w:val="both"/>
      </w:pPr>
    </w:p>
    <w:p w14:paraId="24DA72C2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70D36F1A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714A94EA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0842FFA6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5E517DE5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76246515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5230B52D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63F488D9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33C87177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74D79D66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36160358" w14:textId="77777777" w:rsidR="00F71F41" w:rsidRDefault="00F71F41" w:rsidP="009A79F2">
      <w:pPr>
        <w:pStyle w:val="Listenabsatz"/>
        <w:spacing w:before="180" w:after="180"/>
        <w:ind w:left="1080"/>
        <w:jc w:val="both"/>
      </w:pPr>
    </w:p>
    <w:p w14:paraId="41F5EC02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4CC929E9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79D2C8AB" w14:textId="77777777" w:rsidR="00CF1040" w:rsidRDefault="00CF1040" w:rsidP="009A79F2">
      <w:pPr>
        <w:pStyle w:val="Listenabsatz"/>
        <w:spacing w:before="180" w:after="180"/>
        <w:ind w:left="1080"/>
        <w:jc w:val="both"/>
      </w:pPr>
    </w:p>
    <w:p w14:paraId="2F5351F9" w14:textId="0E4D4771" w:rsidR="00CF1040" w:rsidRPr="00CF1040" w:rsidRDefault="00CF1040" w:rsidP="00CF1040">
      <w:pPr>
        <w:pStyle w:val="Listenabsatz"/>
        <w:spacing w:before="180" w:after="180"/>
        <w:ind w:left="0"/>
        <w:rPr>
          <w:b/>
          <w:bCs/>
        </w:rPr>
      </w:pPr>
      <w:r w:rsidRPr="00CF1040">
        <w:rPr>
          <w:b/>
          <w:bCs/>
        </w:rPr>
        <w:t>Referenzen zu Los 1 „Training“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E2700D" w:rsidRPr="00F91377" w14:paraId="76B95128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6609" w14:textId="77777777" w:rsidR="00E2700D" w:rsidRPr="0097260A" w:rsidRDefault="00E2700D" w:rsidP="007F34B2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436" w14:textId="1817A99A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t xml:space="preserve">Referenz 1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08B8" w14:textId="1532E7B9" w:rsidR="00E270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</w:t>
            </w:r>
            <w:r w:rsidR="00E2700D" w:rsidRPr="00AE490D">
              <w:rPr>
                <w:b/>
                <w:lang w:eastAsia="de-DE"/>
              </w:rPr>
              <w:t>Referenz 2</w:t>
            </w:r>
            <w:r w:rsidRPr="00AE490D">
              <w:rPr>
                <w:bCs/>
                <w:lang w:eastAsia="de-DE"/>
              </w:rPr>
              <w:t xml:space="preserve">, falls nicht alle Leistungsarten bereits durch die Referenz 1 abgedeckt </w:t>
            </w:r>
            <w:proofErr w:type="gramStart"/>
            <w:r w:rsidRPr="00AE490D">
              <w:rPr>
                <w:bCs/>
                <w:lang w:eastAsia="de-DE"/>
              </w:rPr>
              <w:t>w</w:t>
            </w:r>
            <w:r w:rsidR="009A79F2"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  <w:proofErr w:type="gramEnd"/>
          </w:p>
        </w:tc>
      </w:tr>
      <w:tr w:rsidR="00E2700D" w:rsidRPr="00F91377" w14:paraId="2AD3BA1E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553" w14:textId="77777777" w:rsidR="00E2700D" w:rsidRPr="00BA46A6" w:rsidRDefault="00E270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C7E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15C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E2700D" w:rsidRPr="00F91377" w14:paraId="1BEA3E24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69F" w14:textId="77777777" w:rsidR="00E2700D" w:rsidRPr="00A10E04" w:rsidRDefault="00E270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D72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449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E2700D" w:rsidRPr="0097260A" w14:paraId="41FFBF5E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8B5" w14:textId="77777777" w:rsidR="00E2700D" w:rsidRPr="00BA46A6" w:rsidRDefault="00E270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220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071E3C36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2DF89B24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E68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B523CD0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4CF3DA05" w14:textId="77777777" w:rsidR="00E2700D" w:rsidRPr="00AE490D" w:rsidRDefault="00E270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E-Mail: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97260A" w14:paraId="48435252" w14:textId="77777777" w:rsidTr="00C70344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0B5D52EB" w14:textId="08219D34" w:rsidR="00AE490D" w:rsidRPr="00F91377" w:rsidRDefault="00AE490D" w:rsidP="007F34B2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036802E2" w14:textId="77F31361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</w:p>
        </w:tc>
      </w:tr>
      <w:tr w:rsidR="00AE490D" w:rsidRPr="0097260A" w14:paraId="73B26399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9B3A7B6" w14:textId="7F7E6D64" w:rsidR="00AE490D" w:rsidRPr="00BA46A6" w:rsidRDefault="00AE490D" w:rsidP="00AE490D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Psychologische Grundlagen in der Gesprächsführung“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C35D752" w14:textId="23B9ACB8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8923557" w14:textId="2523E563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C150833" w14:textId="6D23D8EF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DE84BD8" w14:textId="13463E17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97260A" w14:paraId="016E2136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D8B4DB4" w14:textId="26DA6D9D" w:rsidR="00AE490D" w:rsidRPr="00BA46A6" w:rsidRDefault="00AE490D" w:rsidP="00AE490D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Gesprächstechniken bzw. Methoden der Gesprächsführung</w:t>
            </w:r>
            <w:r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430F404" w14:textId="39AECFDA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50E2095" w14:textId="0268A262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A04D9E2" w14:textId="032A4852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7278034" w14:textId="0825268B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97260A" w14:paraId="029BB644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49AC8679" w14:textId="62B20423" w:rsidR="00AE490D" w:rsidRPr="00BA46A6" w:rsidRDefault="00AE490D" w:rsidP="00AE490D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lastRenderedPageBreak/>
              <w:t>Training zu „</w:t>
            </w:r>
            <w:r>
              <w:rPr>
                <w:rFonts w:eastAsia="Arial" w:cs="Arial"/>
                <w:color w:val="000000"/>
              </w:rPr>
              <w:t xml:space="preserve">Grundlagen zum Ablauf sowie zur Vor- und Nachbereitung </w:t>
            </w:r>
            <w:proofErr w:type="spellStart"/>
            <w:r>
              <w:rPr>
                <w:rFonts w:eastAsia="Arial" w:cs="Arial"/>
                <w:color w:val="000000"/>
              </w:rPr>
              <w:t>Mitarbeitendengespräch</w:t>
            </w:r>
            <w:proofErr w:type="spellEnd"/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AAFB52F" w14:textId="1444682D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1C6B520" w14:textId="1F5D55B8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F1F5993" w14:textId="5AAE2D2E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0BC4B25" w14:textId="67083452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97260A" w14:paraId="0B4992EB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3C472981" w14:textId="6D4C0BC8" w:rsidR="00AE490D" w:rsidRPr="00BA46A6" w:rsidRDefault="00AE490D" w:rsidP="00AE490D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Kompetenzen für virtuelles Arbeiten und virtuelle Führung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110034C" w14:textId="40CC1C3C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E5B2E63" w14:textId="7163F998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B0F5325" w14:textId="236B2738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5F5A1B6" w14:textId="60CC5181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97260A" w14:paraId="17345B8C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FF6D779" w14:textId="5D1DA000" w:rsidR="00AE490D" w:rsidRPr="00BA46A6" w:rsidRDefault="00AE490D" w:rsidP="00AE490D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Teamentwicklung im virtuellen Setting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BB524CE" w14:textId="195FAA9E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F51E9C0" w14:textId="06212055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481286B" w14:textId="3FE20172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9F85728" w14:textId="5C5E3E77" w:rsidR="00AE490D" w:rsidRPr="00BA46A6" w:rsidRDefault="00AE490D" w:rsidP="00AE490D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97260A" w14:paraId="23B945BD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2CC" w14:textId="0ED4B255" w:rsidR="00AE490D" w:rsidRPr="00520790" w:rsidRDefault="00AE490D" w:rsidP="00AE490D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623C" w14:textId="77777777" w:rsidR="00AE490D" w:rsidRPr="00BA46A6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7BE" w14:textId="77777777" w:rsidR="00AE490D" w:rsidRPr="00BA46A6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AE490D" w:rsidRPr="0097260A" w14:paraId="46BC7F9A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2500" w14:textId="126202D7" w:rsidR="00AE490D" w:rsidRPr="009E0D2B" w:rsidRDefault="00AE490D" w:rsidP="00AE490D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6C2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6CB8E70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A242FFC" w14:textId="77777777" w:rsidR="00AE490D" w:rsidRPr="009E0D2B" w:rsidRDefault="00AE490D" w:rsidP="00AE490D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1951B376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255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855171F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364DE00" w14:textId="77777777" w:rsidR="00AE490D" w:rsidRPr="009E0D2B" w:rsidRDefault="00AE490D" w:rsidP="00AE490D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3FA56264" w14:textId="77777777" w:rsidR="00AE490D" w:rsidRPr="009E0D2B" w:rsidRDefault="00AE490D" w:rsidP="00AE490D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AE490D" w:rsidRPr="00AE490D" w14:paraId="1BDEFECB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FBF" w14:textId="77777777" w:rsidR="00AE490D" w:rsidRPr="0097260A" w:rsidRDefault="00AE490D" w:rsidP="007F34B2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FE5E" w14:textId="0CAB3761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</w:t>
            </w:r>
            <w:r>
              <w:rPr>
                <w:b/>
                <w:lang w:eastAsia="de-DE"/>
              </w:rPr>
              <w:t>3</w:t>
            </w:r>
            <w:r w:rsidRPr="00AE490D">
              <w:rPr>
                <w:bCs/>
                <w:lang w:eastAsia="de-DE"/>
              </w:rPr>
              <w:t>, falls nicht alle Leistungsarten bereits durch die Referenz</w:t>
            </w:r>
            <w:r>
              <w:rPr>
                <w:bCs/>
                <w:lang w:eastAsia="de-DE"/>
              </w:rPr>
              <w:t>en</w:t>
            </w:r>
            <w:r w:rsidRPr="00AE490D">
              <w:rPr>
                <w:bCs/>
                <w:lang w:eastAsia="de-DE"/>
              </w:rPr>
              <w:t xml:space="preserve"> 1</w:t>
            </w:r>
            <w:r>
              <w:rPr>
                <w:bCs/>
                <w:lang w:eastAsia="de-DE"/>
              </w:rPr>
              <w:t>-2</w:t>
            </w:r>
            <w:r w:rsidRPr="00AE490D">
              <w:rPr>
                <w:bCs/>
                <w:lang w:eastAsia="de-DE"/>
              </w:rPr>
              <w:t xml:space="preserve"> abgedeckt w</w:t>
            </w:r>
            <w:r w:rsidR="009A79F2"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DE3" w14:textId="5FE4B156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</w:t>
            </w:r>
            <w:r>
              <w:rPr>
                <w:b/>
                <w:lang w:eastAsia="de-DE"/>
              </w:rPr>
              <w:t>4</w:t>
            </w:r>
            <w:r w:rsidRPr="00AE490D">
              <w:rPr>
                <w:bCs/>
                <w:lang w:eastAsia="de-DE"/>
              </w:rPr>
              <w:t>, falls nicht alle Leistungsarten bereits durch die Referenz</w:t>
            </w:r>
            <w:r>
              <w:rPr>
                <w:bCs/>
                <w:lang w:eastAsia="de-DE"/>
              </w:rPr>
              <w:t>en</w:t>
            </w:r>
            <w:r w:rsidRPr="00AE490D">
              <w:rPr>
                <w:bCs/>
                <w:lang w:eastAsia="de-DE"/>
              </w:rPr>
              <w:t xml:space="preserve"> 1</w:t>
            </w:r>
            <w:r>
              <w:rPr>
                <w:bCs/>
                <w:lang w:eastAsia="de-DE"/>
              </w:rPr>
              <w:t>-3</w:t>
            </w:r>
            <w:r w:rsidRPr="00AE490D">
              <w:rPr>
                <w:bCs/>
                <w:lang w:eastAsia="de-DE"/>
              </w:rPr>
              <w:t xml:space="preserve"> abgedeckt w</w:t>
            </w:r>
            <w:r w:rsidR="009A79F2"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</w:p>
        </w:tc>
      </w:tr>
      <w:tr w:rsidR="00AE490D" w:rsidRPr="00AE490D" w14:paraId="1656733F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900" w14:textId="77777777" w:rsidR="00AE490D" w:rsidRPr="00BA46A6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3C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4EC3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AE490D" w14:paraId="045465C9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FAA7" w14:textId="77777777" w:rsidR="00AE490D" w:rsidRPr="00A10E04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613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6398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AE490D" w14:paraId="5A43BB83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FE6" w14:textId="77777777" w:rsidR="00AE490D" w:rsidRPr="00BA46A6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7704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5F6B3D6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445DFB59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0AB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2C096A12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0037083D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E-Mail: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BA46A6" w14:paraId="6B52FDF3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37D8900" w14:textId="77777777" w:rsidR="00AE490D" w:rsidRPr="00F91377" w:rsidRDefault="00AE490D" w:rsidP="007F34B2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1FDA941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</w:p>
        </w:tc>
      </w:tr>
      <w:tr w:rsidR="00AE490D" w:rsidRPr="00BA46A6" w14:paraId="5730A166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9E53D39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Psychologische Grundlagen in der Gesprächsführung“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A6AADEB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99ECDAB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C44BC90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02B6ED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1FC5C01E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FACB731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Gesprächstechniken bzw. Methoden der Gesprächsführung</w:t>
            </w:r>
            <w:r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FFCDDA5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2CFCCBF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8EE9201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364094E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0E5E5F9B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0067FD05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lastRenderedPageBreak/>
              <w:t>Training zu „</w:t>
            </w:r>
            <w:r>
              <w:rPr>
                <w:rFonts w:eastAsia="Arial" w:cs="Arial"/>
                <w:color w:val="000000"/>
              </w:rPr>
              <w:t xml:space="preserve">Grundlagen zum Ablauf sowie zur Vor- und Nachbereitung </w:t>
            </w:r>
            <w:proofErr w:type="spellStart"/>
            <w:r>
              <w:rPr>
                <w:rFonts w:eastAsia="Arial" w:cs="Arial"/>
                <w:color w:val="000000"/>
              </w:rPr>
              <w:t>Mitarbeitendengespräch</w:t>
            </w:r>
            <w:proofErr w:type="spellEnd"/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0624C2F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61176B9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70482A8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3152CA3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55AAEF76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586707C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Kompetenzen für virtuelles Arbeiten und virtuelle Führung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1962136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784D821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E6436B7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593E452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7D873621" w14:textId="77777777" w:rsidTr="007F34B2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19B15B42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Teamentwicklung im virtuellen Setting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406C134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22EB3A4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4AE8CEB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760F442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24D23318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BFF" w14:textId="77777777" w:rsidR="00AE490D" w:rsidRPr="00520790" w:rsidRDefault="00AE490D" w:rsidP="007F34B2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80CA" w14:textId="77777777" w:rsidR="00AE490D" w:rsidRPr="00BA46A6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656" w14:textId="77777777" w:rsidR="00AE490D" w:rsidRPr="00BA46A6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AE490D" w:rsidRPr="009E0D2B" w14:paraId="5E5F1293" w14:textId="77777777" w:rsidTr="007F34B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F151" w14:textId="77777777" w:rsidR="00AE490D" w:rsidRPr="009E0D2B" w:rsidRDefault="00AE490D" w:rsidP="007F34B2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82DA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14B4912E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6E325D16" w14:textId="77777777" w:rsidR="00AE490D" w:rsidRPr="009E0D2B" w:rsidRDefault="00AE490D" w:rsidP="007F34B2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1D2A0ADB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42C1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25E0E618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FE7E37C" w14:textId="77777777" w:rsidR="00AE490D" w:rsidRPr="009E0D2B" w:rsidRDefault="00AE490D" w:rsidP="007F34B2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3E0EF1CD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AE490D" w:rsidRPr="00AE490D" w14:paraId="435CD536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27B" w14:textId="77777777" w:rsidR="00AE490D" w:rsidRPr="0097260A" w:rsidRDefault="00AE490D" w:rsidP="007F34B2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1D2A" w14:textId="7623B441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</w:t>
            </w:r>
            <w:r>
              <w:rPr>
                <w:b/>
                <w:lang w:eastAsia="de-DE"/>
              </w:rPr>
              <w:t>5</w:t>
            </w:r>
            <w:r w:rsidRPr="00AE490D">
              <w:rPr>
                <w:bCs/>
                <w:lang w:eastAsia="de-DE"/>
              </w:rPr>
              <w:t>, falls nicht alle Leistungsarten bereits durch die Referenz</w:t>
            </w:r>
            <w:r>
              <w:rPr>
                <w:bCs/>
                <w:lang w:eastAsia="de-DE"/>
              </w:rPr>
              <w:t>en</w:t>
            </w:r>
            <w:r w:rsidRPr="00AE490D">
              <w:rPr>
                <w:bCs/>
                <w:lang w:eastAsia="de-DE"/>
              </w:rPr>
              <w:t xml:space="preserve"> 1</w:t>
            </w:r>
            <w:r>
              <w:rPr>
                <w:bCs/>
                <w:lang w:eastAsia="de-DE"/>
              </w:rPr>
              <w:t>-4</w:t>
            </w:r>
            <w:r w:rsidRPr="00AE490D">
              <w:rPr>
                <w:bCs/>
                <w:lang w:eastAsia="de-DE"/>
              </w:rPr>
              <w:t xml:space="preserve"> abgedeckt w</w:t>
            </w:r>
            <w:r w:rsidR="009A79F2"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</w:p>
        </w:tc>
      </w:tr>
      <w:tr w:rsidR="00AE490D" w:rsidRPr="00AE490D" w14:paraId="617D1DD2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352" w14:textId="77777777" w:rsidR="00AE490D" w:rsidRPr="00BA46A6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E4C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AE490D" w14:paraId="2D076C39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6EE" w14:textId="77777777" w:rsidR="00AE490D" w:rsidRPr="00A10E04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2AF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AE490D" w14:paraId="5849F095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679" w14:textId="77777777" w:rsidR="00AE490D" w:rsidRPr="00BA46A6" w:rsidRDefault="00AE490D" w:rsidP="007F34B2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998A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F1D04D8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474FB7C6" w14:textId="77777777" w:rsidR="00AE490D" w:rsidRPr="00AE490D" w:rsidRDefault="00AE490D" w:rsidP="007F34B2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AE490D" w:rsidRPr="00BA46A6" w14:paraId="76347BA6" w14:textId="77777777" w:rsidTr="002D65D5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79F732D" w14:textId="77777777" w:rsidR="00AE490D" w:rsidRPr="00F91377" w:rsidRDefault="00AE490D" w:rsidP="007F34B2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DBBAB34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</w:p>
        </w:tc>
      </w:tr>
      <w:tr w:rsidR="00AE490D" w:rsidRPr="00BA46A6" w14:paraId="76CB8B10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6787AD3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Psychologische Grundlagen in der Gesprächsführung“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70CE3AA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486E9FD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38E0FC7D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9A2E443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FD0BAF">
              <w:rPr>
                <w:rFonts w:eastAsia="Arial" w:cs="Arial"/>
                <w:color w:val="000000"/>
              </w:rPr>
              <w:t>Gesprächstechniken bzw. Methoden der Gesprächsführung</w:t>
            </w:r>
            <w:r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91BDD7D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D0D0E0E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1A784BEF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A43133D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lastRenderedPageBreak/>
              <w:t>Training zu „</w:t>
            </w:r>
            <w:r>
              <w:rPr>
                <w:rFonts w:eastAsia="Arial" w:cs="Arial"/>
                <w:color w:val="000000"/>
              </w:rPr>
              <w:t xml:space="preserve">Grundlagen zum Ablauf sowie zur Vor- und Nachbereitung </w:t>
            </w:r>
            <w:proofErr w:type="spellStart"/>
            <w:r>
              <w:rPr>
                <w:rFonts w:eastAsia="Arial" w:cs="Arial"/>
                <w:color w:val="000000"/>
              </w:rPr>
              <w:t>Mitarbeitendengespräch</w:t>
            </w:r>
            <w:proofErr w:type="spellEnd"/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A45DE1B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5668E93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1441570A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1405E1F3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Kompetenzen für virtuelles Arbeiten und virtuelle Führung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0B9DDC0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57CEA9D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2D393B46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9B4D17B" w14:textId="77777777" w:rsidR="00AE490D" w:rsidRPr="00BA46A6" w:rsidRDefault="00AE490D" w:rsidP="007F34B2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Training zu „</w:t>
            </w:r>
            <w:r w:rsidRPr="00BB36E9">
              <w:rPr>
                <w:rFonts w:eastAsia="Arial" w:cs="Arial"/>
                <w:color w:val="000000"/>
              </w:rPr>
              <w:t>Teamentwicklung im virtuellen Setting</w:t>
            </w:r>
            <w:r w:rsidRPr="00FD0BAF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8D53407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639A9F0" w14:textId="77777777" w:rsidR="00AE490D" w:rsidRPr="00BA46A6" w:rsidRDefault="00AE490D" w:rsidP="007F34B2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E490D" w:rsidRPr="00BA46A6" w14:paraId="2D23AFEF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32A" w14:textId="77777777" w:rsidR="00AE490D" w:rsidRPr="00520790" w:rsidRDefault="00AE490D" w:rsidP="007F34B2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7B8" w14:textId="77777777" w:rsidR="00AE490D" w:rsidRPr="00BA46A6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AE490D" w:rsidRPr="009E0D2B" w14:paraId="6FC8C75F" w14:textId="77777777" w:rsidTr="007F34B2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F3E" w14:textId="77777777" w:rsidR="00AE490D" w:rsidRPr="009E0D2B" w:rsidRDefault="00AE490D" w:rsidP="007F34B2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68F1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5F9E89BD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60170D98" w14:textId="77777777" w:rsidR="00AE490D" w:rsidRPr="009E0D2B" w:rsidRDefault="00AE490D" w:rsidP="007F34B2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6F717CAC" w14:textId="77777777" w:rsidR="00AE490D" w:rsidRPr="009E0D2B" w:rsidRDefault="00AE490D" w:rsidP="007F34B2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63DFB548" w14:textId="77777777" w:rsidR="00212BD3" w:rsidRDefault="00212BD3" w:rsidP="00212BD3">
      <w:pPr>
        <w:spacing w:before="180" w:after="180"/>
        <w:jc w:val="both"/>
      </w:pPr>
    </w:p>
    <w:p w14:paraId="2239A039" w14:textId="56617A61" w:rsidR="00CF1040" w:rsidRDefault="00CF1040" w:rsidP="00212BD3">
      <w:pPr>
        <w:spacing w:before="180" w:after="180"/>
        <w:jc w:val="both"/>
        <w:rPr>
          <w:b/>
          <w:bCs/>
        </w:rPr>
      </w:pPr>
      <w:r w:rsidRPr="00CF1040">
        <w:rPr>
          <w:b/>
          <w:bCs/>
        </w:rPr>
        <w:t>Referenzen für Los 2 „Teamentwicklung – Moderation von Teamworkshops“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CF1040" w:rsidRPr="00F91377" w14:paraId="3BD6D453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976" w14:textId="77777777" w:rsidR="00CF1040" w:rsidRPr="0097260A" w:rsidRDefault="00CF1040" w:rsidP="00F30A2E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3AB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t xml:space="preserve">Referenz 1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2FA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2</w:t>
            </w:r>
            <w:r w:rsidRPr="00AE490D">
              <w:rPr>
                <w:bCs/>
                <w:lang w:eastAsia="de-DE"/>
              </w:rPr>
              <w:t xml:space="preserve">, falls nicht alle Leistungsarten bereits durch die Referenz 1 abgedeckt </w:t>
            </w:r>
            <w:proofErr w:type="gramStart"/>
            <w:r w:rsidRPr="00AE490D">
              <w:rPr>
                <w:bCs/>
                <w:lang w:eastAsia="de-DE"/>
              </w:rPr>
              <w:t>w</w:t>
            </w:r>
            <w:r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  <w:proofErr w:type="gramEnd"/>
          </w:p>
        </w:tc>
      </w:tr>
      <w:tr w:rsidR="00CF1040" w:rsidRPr="00F91377" w14:paraId="3EE64859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5662" w14:textId="77777777" w:rsidR="00CF1040" w:rsidRPr="00BA46A6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C75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A30E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F91377" w14:paraId="079CC448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657" w14:textId="77777777" w:rsidR="00CF1040" w:rsidRPr="00A10E04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406F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172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97260A" w14:paraId="00949C18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4AC" w14:textId="77777777" w:rsidR="00CF1040" w:rsidRPr="00BA46A6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1BE5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7E7F0FFB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B9510AF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32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3CF1091D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05F7701C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E-Mail: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97260A" w14:paraId="2972D4BF" w14:textId="77777777" w:rsidTr="04057471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03507DA" w14:textId="77777777" w:rsidR="00CF1040" w:rsidRPr="00F91377" w:rsidRDefault="00CF1040" w:rsidP="00F30A2E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6D7B2CCE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lang w:eastAsia="de-DE"/>
              </w:rPr>
            </w:pPr>
          </w:p>
        </w:tc>
      </w:tr>
      <w:tr w:rsidR="00CF1040" w:rsidRPr="0097260A" w14:paraId="33CBC228" w14:textId="77777777" w:rsidTr="04057471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35586B3E" w14:textId="57DEF4A2" w:rsidR="00CF1040" w:rsidRPr="00BA46A6" w:rsidRDefault="3B668DA3" w:rsidP="04057471">
            <w:pPr>
              <w:spacing w:before="180" w:after="180"/>
              <w:jc w:val="both"/>
              <w:rPr>
                <w:b/>
                <w:bCs/>
                <w:lang w:eastAsia="de-DE"/>
              </w:rPr>
            </w:pPr>
            <w:r>
              <w:t>Moderation z</w:t>
            </w:r>
            <w:r w:rsidR="32BC5B3F">
              <w:t>u „Arbeitsorganisation &amp; Zusammenarbeit</w:t>
            </w:r>
            <w:r w:rsidRPr="04057471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C170AC8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B056BA8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9FFCD11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56AF87E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CF1040" w:rsidRPr="0097260A" w14:paraId="5D585E96" w14:textId="77777777" w:rsidTr="04057471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AE43DD7" w14:textId="10C36EC6" w:rsidR="00CF1040" w:rsidRPr="00BA46A6" w:rsidRDefault="3B668DA3" w:rsidP="04057471">
            <w:pPr>
              <w:spacing w:before="80" w:after="80" w:line="276" w:lineRule="auto"/>
              <w:ind w:left="284" w:hanging="284"/>
              <w:jc w:val="both"/>
              <w:rPr>
                <w:b/>
                <w:bCs/>
                <w:lang w:eastAsia="de-DE"/>
              </w:rPr>
            </w:pPr>
            <w:r>
              <w:t>Moderation zu „</w:t>
            </w:r>
            <w:r w:rsidR="21CC6BC3" w:rsidRPr="04057471">
              <w:rPr>
                <w:rFonts w:eastAsia="Arial" w:cs="Arial"/>
                <w:color w:val="000000"/>
              </w:rPr>
              <w:t>Strategische Ausrichtung</w:t>
            </w:r>
            <w:r w:rsidRPr="04057471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1253B9F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C6D066C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D9C37E5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D194427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CF1040" w:rsidRPr="0097260A" w14:paraId="1A5A4F27" w14:textId="77777777" w:rsidTr="04057471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2319934" w14:textId="1F72C0CB" w:rsidR="00CF1040" w:rsidRPr="00BA46A6" w:rsidRDefault="3B668DA3" w:rsidP="04057471">
            <w:pPr>
              <w:spacing w:before="180" w:after="180"/>
              <w:jc w:val="both"/>
              <w:rPr>
                <w:b/>
                <w:bCs/>
                <w:lang w:eastAsia="de-DE"/>
              </w:rPr>
            </w:pPr>
            <w:r>
              <w:lastRenderedPageBreak/>
              <w:t>Moderation zu</w:t>
            </w:r>
            <w:r w:rsidR="724AB4F4">
              <w:t xml:space="preserve"> „Teamkultur &amp; Teamidentität“ 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3CF2B44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DBBC591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7971ACD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AEBFD1F" w14:textId="77777777" w:rsidR="00CF1040" w:rsidRPr="00BA46A6" w:rsidRDefault="00CF1040" w:rsidP="00F30A2E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CF1040" w:rsidRPr="0097260A" w14:paraId="668A29A1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38" w14:textId="77777777" w:rsidR="00CF1040" w:rsidRPr="00520790" w:rsidRDefault="00CF1040" w:rsidP="00F30A2E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D538" w14:textId="77777777" w:rsidR="00CF1040" w:rsidRPr="00BA46A6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C00" w14:textId="77777777" w:rsidR="00CF1040" w:rsidRPr="00BA46A6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CF1040" w:rsidRPr="0097260A" w14:paraId="0E78C39A" w14:textId="77777777" w:rsidTr="0405747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714" w14:textId="77777777" w:rsidR="00CF1040" w:rsidRPr="009E0D2B" w:rsidRDefault="00CF1040" w:rsidP="00F30A2E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A232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2445092B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77D8886" w14:textId="77777777" w:rsidR="00CF1040" w:rsidRPr="009E0D2B" w:rsidRDefault="00CF1040" w:rsidP="00F30A2E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75EB1E3F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3F1C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5026087C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5E206BCA" w14:textId="77777777" w:rsidR="00CF1040" w:rsidRPr="009E0D2B" w:rsidRDefault="00CF1040" w:rsidP="00F30A2E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1CD4100F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CF1040" w:rsidRPr="00AE490D" w14:paraId="4F205F82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E9B" w14:textId="77777777" w:rsidR="00CF1040" w:rsidRPr="0097260A" w:rsidRDefault="00CF1040" w:rsidP="00F30A2E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AF9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</w:t>
            </w:r>
            <w:r>
              <w:rPr>
                <w:b/>
                <w:lang w:eastAsia="de-DE"/>
              </w:rPr>
              <w:t>3</w:t>
            </w:r>
            <w:r w:rsidRPr="00AE490D">
              <w:rPr>
                <w:bCs/>
                <w:lang w:eastAsia="de-DE"/>
              </w:rPr>
              <w:t>, falls nicht alle Leistungsarten bereits durch die Referenz</w:t>
            </w:r>
            <w:r>
              <w:rPr>
                <w:bCs/>
                <w:lang w:eastAsia="de-DE"/>
              </w:rPr>
              <w:t>en</w:t>
            </w:r>
            <w:r w:rsidRPr="00AE490D">
              <w:rPr>
                <w:bCs/>
                <w:lang w:eastAsia="de-DE"/>
              </w:rPr>
              <w:t xml:space="preserve"> 1</w:t>
            </w:r>
            <w:r>
              <w:rPr>
                <w:bCs/>
                <w:lang w:eastAsia="de-DE"/>
              </w:rPr>
              <w:t>-2</w:t>
            </w:r>
            <w:r w:rsidRPr="00AE490D">
              <w:rPr>
                <w:bCs/>
                <w:lang w:eastAsia="de-DE"/>
              </w:rPr>
              <w:t xml:space="preserve"> abgedeckt w</w:t>
            </w:r>
            <w:r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</w:p>
        </w:tc>
      </w:tr>
      <w:tr w:rsidR="00CF1040" w:rsidRPr="00AE490D" w14:paraId="3F1E67A8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093" w14:textId="77777777" w:rsidR="00CF1040" w:rsidRPr="00BA46A6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2C8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AE490D" w14:paraId="17BB9991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AAE" w14:textId="77777777" w:rsidR="00CF1040" w:rsidRPr="00A10E04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5619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AE490D" w14:paraId="0BFC4CED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B35" w14:textId="77777777" w:rsidR="00CF1040" w:rsidRPr="00BA46A6" w:rsidRDefault="00CF1040" w:rsidP="00F30A2E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753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8C59865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7F745472" w14:textId="77777777" w:rsidR="00CF1040" w:rsidRPr="00AE490D" w:rsidRDefault="00CF1040" w:rsidP="00F30A2E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CF1040" w:rsidRPr="00BA46A6" w14:paraId="1EC435CE" w14:textId="77777777" w:rsidTr="04057471">
        <w:trPr>
          <w:gridAfter w:val="4"/>
          <w:wAfter w:w="9639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91FCD0D" w14:textId="77777777" w:rsidR="00CF1040" w:rsidRPr="00F91377" w:rsidRDefault="00CF1040" w:rsidP="00F30A2E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</w:tr>
      <w:tr w:rsidR="00533C3F" w:rsidRPr="00BA46A6" w14:paraId="791BC376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850F3D4" w14:textId="1BE13BB9" w:rsidR="00533C3F" w:rsidRPr="00BA46A6" w:rsidRDefault="3B668DA3" w:rsidP="04057471">
            <w:pPr>
              <w:spacing w:before="180" w:after="180"/>
              <w:jc w:val="both"/>
              <w:rPr>
                <w:b/>
                <w:bCs/>
                <w:lang w:eastAsia="de-DE"/>
              </w:rPr>
            </w:pPr>
            <w:r>
              <w:t xml:space="preserve">Moderation zu </w:t>
            </w:r>
            <w:r w:rsidR="70961AF5">
              <w:t>„Arbeitsorganisation &amp; Zusammenarbeit</w:t>
            </w:r>
            <w:r w:rsidR="70961AF5" w:rsidRPr="04057471">
              <w:rPr>
                <w:rFonts w:eastAsia="Arial" w:cs="Arial"/>
                <w:color w:val="000000"/>
              </w:rPr>
              <w:t>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4A6FD9C" w14:textId="42B1ADD7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55C0B3D" w14:textId="47674210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533C3F" w:rsidRPr="00BA46A6" w14:paraId="498480FA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39266E18" w14:textId="16BA3B8A" w:rsidR="00533C3F" w:rsidRPr="00BA46A6" w:rsidRDefault="3B668DA3" w:rsidP="04057471">
            <w:pPr>
              <w:spacing w:before="180" w:after="180"/>
              <w:jc w:val="both"/>
              <w:rPr>
                <w:b/>
                <w:bCs/>
                <w:lang w:eastAsia="de-DE"/>
              </w:rPr>
            </w:pPr>
            <w:r>
              <w:t xml:space="preserve">Moderation zu </w:t>
            </w:r>
            <w:r w:rsidR="276CF402">
              <w:t>„</w:t>
            </w:r>
            <w:r w:rsidR="276CF402" w:rsidRPr="04057471">
              <w:rPr>
                <w:rFonts w:eastAsia="Arial" w:cs="Arial"/>
                <w:color w:val="000000"/>
              </w:rPr>
              <w:t>Strategische Ausrichtung“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25A5BAC" w14:textId="1C4E03A0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F7B9DDE" w14:textId="78EC6A7C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533C3F" w:rsidRPr="00BA46A6" w14:paraId="69A84A81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B54D18E" w14:textId="23785ED7" w:rsidR="00533C3F" w:rsidRPr="00BA46A6" w:rsidRDefault="3B668DA3" w:rsidP="04057471">
            <w:pPr>
              <w:spacing w:before="180" w:after="180"/>
              <w:jc w:val="both"/>
              <w:rPr>
                <w:b/>
                <w:bCs/>
                <w:lang w:eastAsia="de-DE"/>
              </w:rPr>
            </w:pPr>
            <w:r>
              <w:t xml:space="preserve">Moderation zu </w:t>
            </w:r>
            <w:r w:rsidR="77707358">
              <w:t>„Teamkultur &amp; Teamidentität“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FF83383" w14:textId="43D75DB9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FDD1D67" w14:textId="2450D631" w:rsidR="00533C3F" w:rsidRPr="00BA46A6" w:rsidRDefault="00533C3F" w:rsidP="00533C3F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CF1040" w:rsidRPr="00BA46A6" w14:paraId="3E7A8564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5785" w14:textId="77777777" w:rsidR="00CF1040" w:rsidRPr="00520790" w:rsidRDefault="00CF1040" w:rsidP="00F30A2E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lastRenderedPageBreak/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314" w14:textId="77777777" w:rsidR="00CF1040" w:rsidRPr="00BA46A6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CF1040" w:rsidRPr="009E0D2B" w14:paraId="7B041043" w14:textId="77777777" w:rsidTr="04057471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1B2D" w14:textId="77777777" w:rsidR="00CF1040" w:rsidRPr="009E0D2B" w:rsidRDefault="00CF1040" w:rsidP="00F30A2E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82FC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702CDE47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45836BE" w14:textId="77777777" w:rsidR="00CF1040" w:rsidRPr="009E0D2B" w:rsidRDefault="00CF1040" w:rsidP="00F30A2E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4738CEB2" w14:textId="77777777" w:rsidR="00CF1040" w:rsidRPr="009E0D2B" w:rsidRDefault="00CF1040" w:rsidP="00F30A2E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1A5BFB2E" w14:textId="77777777" w:rsidR="00CF1040" w:rsidRDefault="00CF1040" w:rsidP="00CF1040">
      <w:pPr>
        <w:spacing w:before="180" w:after="180"/>
        <w:jc w:val="both"/>
      </w:pPr>
    </w:p>
    <w:p w14:paraId="1451F36A" w14:textId="77777777" w:rsidR="00F71F41" w:rsidRDefault="00F71F41" w:rsidP="00CF1040">
      <w:pPr>
        <w:spacing w:before="180" w:after="180"/>
        <w:jc w:val="both"/>
      </w:pPr>
    </w:p>
    <w:p w14:paraId="75ECF025" w14:textId="77777777" w:rsidR="00F71F41" w:rsidRDefault="00F71F41" w:rsidP="00CF1040">
      <w:pPr>
        <w:spacing w:before="180" w:after="180"/>
        <w:jc w:val="both"/>
      </w:pPr>
    </w:p>
    <w:p w14:paraId="44A2C75D" w14:textId="77777777" w:rsidR="00F71F41" w:rsidRDefault="00F71F41" w:rsidP="00CF1040">
      <w:pPr>
        <w:spacing w:before="180" w:after="180"/>
        <w:jc w:val="both"/>
      </w:pPr>
    </w:p>
    <w:p w14:paraId="75B183D7" w14:textId="77777777" w:rsidR="00F71F41" w:rsidRDefault="00F71F41" w:rsidP="00CF1040">
      <w:pPr>
        <w:spacing w:before="180" w:after="180"/>
        <w:jc w:val="both"/>
      </w:pPr>
    </w:p>
    <w:p w14:paraId="61D91372" w14:textId="77777777" w:rsidR="00F71F41" w:rsidRDefault="00F71F41" w:rsidP="00CF1040">
      <w:pPr>
        <w:spacing w:before="180" w:after="180"/>
        <w:jc w:val="both"/>
      </w:pPr>
    </w:p>
    <w:p w14:paraId="2B31DE6A" w14:textId="77777777" w:rsidR="00F71F41" w:rsidRDefault="00F71F41" w:rsidP="00CF1040">
      <w:pPr>
        <w:spacing w:before="180" w:after="180"/>
        <w:jc w:val="both"/>
      </w:pPr>
    </w:p>
    <w:p w14:paraId="13663A31" w14:textId="77777777" w:rsidR="00F71F41" w:rsidRDefault="00F71F41" w:rsidP="00CF1040">
      <w:pPr>
        <w:spacing w:before="180" w:after="180"/>
        <w:jc w:val="both"/>
      </w:pPr>
    </w:p>
    <w:p w14:paraId="6587196B" w14:textId="77777777" w:rsidR="00F71F41" w:rsidRDefault="00F71F41" w:rsidP="00CF1040">
      <w:pPr>
        <w:spacing w:before="180" w:after="180"/>
        <w:jc w:val="both"/>
      </w:pPr>
    </w:p>
    <w:p w14:paraId="005B6948" w14:textId="75707B89" w:rsidR="00F71F41" w:rsidRDefault="00F71F41" w:rsidP="00F71F41">
      <w:pPr>
        <w:spacing w:before="180" w:after="180"/>
        <w:jc w:val="both"/>
        <w:rPr>
          <w:b/>
          <w:bCs/>
        </w:rPr>
      </w:pPr>
      <w:r w:rsidRPr="00CF1040">
        <w:rPr>
          <w:b/>
          <w:bCs/>
        </w:rPr>
        <w:t xml:space="preserve">Referenzen für Los </w:t>
      </w:r>
      <w:r>
        <w:rPr>
          <w:b/>
          <w:bCs/>
        </w:rPr>
        <w:t>3</w:t>
      </w:r>
      <w:r w:rsidRPr="00CF1040">
        <w:rPr>
          <w:b/>
          <w:bCs/>
        </w:rPr>
        <w:t xml:space="preserve"> „</w:t>
      </w:r>
      <w:r>
        <w:rPr>
          <w:b/>
          <w:bCs/>
        </w:rPr>
        <w:t>Coaching</w:t>
      </w:r>
      <w:r w:rsidRPr="00CF1040">
        <w:rPr>
          <w:b/>
          <w:bCs/>
        </w:rPr>
        <w:t>“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F71F41" w:rsidRPr="00F91377" w14:paraId="465C52FE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9AD" w14:textId="77777777" w:rsidR="00F71F41" w:rsidRPr="0097260A" w:rsidRDefault="00F71F41" w:rsidP="00FF3143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65F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t xml:space="preserve">Referenz 1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82D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2</w:t>
            </w:r>
            <w:r w:rsidRPr="00AE490D">
              <w:rPr>
                <w:bCs/>
                <w:lang w:eastAsia="de-DE"/>
              </w:rPr>
              <w:t xml:space="preserve">, falls nicht alle Leistungsarten bereits durch die Referenz 1 abgedeckt </w:t>
            </w:r>
            <w:proofErr w:type="gramStart"/>
            <w:r w:rsidRPr="00AE490D">
              <w:rPr>
                <w:bCs/>
                <w:lang w:eastAsia="de-DE"/>
              </w:rPr>
              <w:t>w</w:t>
            </w:r>
            <w:r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  <w:proofErr w:type="gramEnd"/>
          </w:p>
        </w:tc>
      </w:tr>
      <w:tr w:rsidR="00F71F41" w:rsidRPr="00F91377" w14:paraId="4D2B2F81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2A6" w14:textId="77777777" w:rsidR="00F71F41" w:rsidRPr="00BA46A6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51F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F6F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F91377" w14:paraId="07FCF1DF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AF6" w14:textId="77777777" w:rsidR="00F71F41" w:rsidRPr="00A10E04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B3B4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D0A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97260A" w14:paraId="0EDDB1A9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798" w14:textId="77777777" w:rsidR="00F71F41" w:rsidRPr="00BA46A6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2CF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6ABAF8B4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21E3F280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B90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2725EC98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74F24F6B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E-Mail: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97260A" w14:paraId="78AA33C9" w14:textId="77777777" w:rsidTr="00FF314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9F5688C" w14:textId="77777777" w:rsidR="00F71F41" w:rsidRPr="00F91377" w:rsidRDefault="00F71F41" w:rsidP="00FF3143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06B8BFFE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lang w:eastAsia="de-DE"/>
              </w:rPr>
            </w:pPr>
          </w:p>
        </w:tc>
      </w:tr>
      <w:tr w:rsidR="00F71F41" w:rsidRPr="0097260A" w14:paraId="7DC76BDE" w14:textId="77777777" w:rsidTr="00FF314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34918EEC" w14:textId="6A81F25F" w:rsidR="00F71F41" w:rsidRPr="00BA46A6" w:rsidRDefault="00F71F41" w:rsidP="00FF3143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Coaching von neuen Führungskräften</w:t>
            </w:r>
            <w:r w:rsidRPr="00FD0BAF">
              <w:rPr>
                <w:rFonts w:eastAsia="Arial" w:cs="Arial"/>
                <w:color w:val="000000"/>
              </w:rPr>
              <w:t xml:space="preserve"> </w:t>
            </w:r>
            <w:r>
              <w:rPr>
                <w:rFonts w:eastAsia="Arial" w:cs="Arial"/>
                <w:color w:val="000000"/>
              </w:rPr>
              <w:t>(weniger als 1 Jahr Führungskraft)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F24B299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DE480A2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22793A7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3584E79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97260A" w14:paraId="53358987" w14:textId="77777777" w:rsidTr="00FF314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68223C6" w14:textId="406DF52D" w:rsidR="00F71F41" w:rsidRPr="00BA46A6" w:rsidRDefault="00F71F41" w:rsidP="00FF3143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Coaching von mittlerem Management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9A35426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9DFFAE3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0A8C270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53812CA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97260A" w14:paraId="4B28C75E" w14:textId="77777777" w:rsidTr="00FF314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47E9D815" w14:textId="4939A96A" w:rsidR="00F71F41" w:rsidRPr="00BA46A6" w:rsidRDefault="00F71F41" w:rsidP="00FF3143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lastRenderedPageBreak/>
              <w:t>Coaching von Top-Management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11387E0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5508BF2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E158839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B17CD39" w14:textId="77777777" w:rsidR="00F71F41" w:rsidRPr="00BA46A6" w:rsidRDefault="00F71F41" w:rsidP="00FF3143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97260A" w14:paraId="5B5E5CA4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BCF" w14:textId="77777777" w:rsidR="00F71F41" w:rsidRPr="00520790" w:rsidRDefault="00F71F41" w:rsidP="00FF3143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C2A" w14:textId="77777777" w:rsidR="00F71F41" w:rsidRPr="00BA46A6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365" w14:textId="77777777" w:rsidR="00F71F41" w:rsidRPr="00BA46A6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F71F41" w:rsidRPr="0097260A" w14:paraId="64E7E381" w14:textId="77777777" w:rsidTr="00FF314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ED33" w14:textId="77777777" w:rsidR="00F71F41" w:rsidRPr="009E0D2B" w:rsidRDefault="00F71F41" w:rsidP="00FF3143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D67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F297406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454C838" w14:textId="77777777" w:rsidR="00F71F41" w:rsidRPr="009E0D2B" w:rsidRDefault="00F71F41" w:rsidP="00FF314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0391F579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D05E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62805C78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71685BE1" w14:textId="77777777" w:rsidR="00F71F41" w:rsidRPr="009E0D2B" w:rsidRDefault="00F71F41" w:rsidP="00FF314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4B99C358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  <w:tr w:rsidR="00F71F41" w:rsidRPr="00AE490D" w14:paraId="6BAE9EF1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B237" w14:textId="77777777" w:rsidR="00F71F41" w:rsidRPr="0097260A" w:rsidRDefault="00F71F41" w:rsidP="00FF3143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678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Cs/>
                <w:lang w:eastAsia="de-DE"/>
              </w:rPr>
              <w:t>Ggf.</w:t>
            </w:r>
            <w:r w:rsidRPr="00AE490D">
              <w:rPr>
                <w:b/>
                <w:lang w:eastAsia="de-DE"/>
              </w:rPr>
              <w:t xml:space="preserve"> Referenz </w:t>
            </w:r>
            <w:r>
              <w:rPr>
                <w:b/>
                <w:lang w:eastAsia="de-DE"/>
              </w:rPr>
              <w:t>3</w:t>
            </w:r>
            <w:r w:rsidRPr="00AE490D">
              <w:rPr>
                <w:bCs/>
                <w:lang w:eastAsia="de-DE"/>
              </w:rPr>
              <w:t>, falls nicht alle Leistungsarten bereits durch die Referenz</w:t>
            </w:r>
            <w:r>
              <w:rPr>
                <w:bCs/>
                <w:lang w:eastAsia="de-DE"/>
              </w:rPr>
              <w:t>en</w:t>
            </w:r>
            <w:r w:rsidRPr="00AE490D">
              <w:rPr>
                <w:bCs/>
                <w:lang w:eastAsia="de-DE"/>
              </w:rPr>
              <w:t xml:space="preserve"> 1</w:t>
            </w:r>
            <w:r>
              <w:rPr>
                <w:bCs/>
                <w:lang w:eastAsia="de-DE"/>
              </w:rPr>
              <w:t>-2</w:t>
            </w:r>
            <w:r w:rsidRPr="00AE490D">
              <w:rPr>
                <w:bCs/>
                <w:lang w:eastAsia="de-DE"/>
              </w:rPr>
              <w:t xml:space="preserve"> abgedeckt w</w:t>
            </w:r>
            <w:r>
              <w:rPr>
                <w:bCs/>
                <w:lang w:eastAsia="de-DE"/>
              </w:rPr>
              <w:t>e</w:t>
            </w:r>
            <w:r w:rsidRPr="00AE490D">
              <w:rPr>
                <w:bCs/>
                <w:lang w:eastAsia="de-DE"/>
              </w:rPr>
              <w:t>rden</w:t>
            </w:r>
          </w:p>
        </w:tc>
      </w:tr>
      <w:tr w:rsidR="00F71F41" w:rsidRPr="00AE490D" w14:paraId="7B9911E3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9FB" w14:textId="77777777" w:rsidR="00F71F41" w:rsidRPr="00BA46A6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Name des Auftragnehmers</w:t>
            </w:r>
            <w:r w:rsidRPr="00BA46A6">
              <w:t xml:space="preserve">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15A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AE490D" w14:paraId="0D837A1C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A82" w14:textId="77777777" w:rsidR="00F71F41" w:rsidRPr="00A10E04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F9C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AE490D" w14:paraId="2EA67A84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DC3" w14:textId="77777777" w:rsidR="00F71F41" w:rsidRPr="00BA46A6" w:rsidRDefault="00F71F41" w:rsidP="00FF3143">
            <w:pPr>
              <w:keepNext/>
              <w:widowControl w:val="0"/>
              <w:spacing w:before="180" w:after="180"/>
              <w:jc w:val="both"/>
            </w:pPr>
            <w:r w:rsidRPr="00A10E04">
              <w:t>Ansprechpartner beim Auftraggeber mit Telefonnummer</w:t>
            </w:r>
            <w:r>
              <w:t xml:space="preserve"> und E-Mail</w:t>
            </w:r>
            <w:r w:rsidRPr="00BA46A6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E0D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Ansprechpartner: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511132A4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 xml:space="preserve">Telefon: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  <w:p w14:paraId="1BD0A714" w14:textId="77777777" w:rsidR="00F71F41" w:rsidRPr="00AE490D" w:rsidRDefault="00F71F41" w:rsidP="00FF3143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E490D">
              <w:rPr>
                <w:bCs/>
                <w:lang w:eastAsia="de-DE"/>
              </w:rPr>
              <w:t>E-Mail:</w:t>
            </w:r>
            <w:r w:rsidRPr="00AE490D">
              <w:rPr>
                <w:b/>
                <w:lang w:eastAsia="de-DE"/>
              </w:rPr>
              <w:t xml:space="preserve"> </w:t>
            </w:r>
            <w:r w:rsidRPr="00AE490D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E490D">
              <w:rPr>
                <w:b/>
                <w:lang w:eastAsia="de-DE"/>
              </w:rPr>
              <w:instrText xml:space="preserve"> FORMTEXT </w:instrText>
            </w:r>
            <w:r w:rsidRPr="00AE490D">
              <w:rPr>
                <w:b/>
                <w:lang w:eastAsia="de-DE"/>
              </w:rPr>
            </w:r>
            <w:r w:rsidRPr="00AE490D">
              <w:rPr>
                <w:b/>
                <w:lang w:eastAsia="de-DE"/>
              </w:rPr>
              <w:fldChar w:fldCharType="separate"/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t> </w:t>
            </w:r>
            <w:r w:rsidRPr="00AE490D">
              <w:rPr>
                <w:b/>
                <w:lang w:eastAsia="de-DE"/>
              </w:rPr>
              <w:fldChar w:fldCharType="end"/>
            </w:r>
          </w:p>
        </w:tc>
      </w:tr>
      <w:tr w:rsidR="00F71F41" w:rsidRPr="00BA46A6" w14:paraId="5A0A4311" w14:textId="77777777" w:rsidTr="00FF3143">
        <w:trPr>
          <w:gridAfter w:val="4"/>
          <w:wAfter w:w="9639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43B6E209" w14:textId="77777777" w:rsidR="00F71F41" w:rsidRPr="00F91377" w:rsidRDefault="00F71F41" w:rsidP="00FF3143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>
              <w:rPr>
                <w:b/>
                <w:lang w:eastAsia="de-DE"/>
              </w:rPr>
              <w:t>en</w:t>
            </w:r>
            <w:r w:rsidRPr="00BA46A6">
              <w:rPr>
                <w:lang w:eastAsia="de-DE"/>
              </w:rPr>
              <w:t xml:space="preserve">: </w:t>
            </w:r>
          </w:p>
        </w:tc>
      </w:tr>
      <w:tr w:rsidR="00F71F41" w:rsidRPr="00BA46A6" w14:paraId="2112CB44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6BBCE2C" w14:textId="7FF33DB7" w:rsidR="00F71F41" w:rsidRPr="00BA46A6" w:rsidRDefault="00F71F41" w:rsidP="00F71F41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Coaching von neuen Führungskräften</w:t>
            </w:r>
            <w:r w:rsidRPr="00FD0BAF">
              <w:rPr>
                <w:rFonts w:eastAsia="Arial" w:cs="Arial"/>
                <w:color w:val="000000"/>
              </w:rPr>
              <w:t xml:space="preserve"> </w:t>
            </w:r>
            <w:r>
              <w:rPr>
                <w:rFonts w:eastAsia="Arial" w:cs="Arial"/>
                <w:color w:val="000000"/>
              </w:rPr>
              <w:t>(weniger als 1 Jahr Führungskraft)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DE15682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8C0A1FA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BA46A6" w14:paraId="3EF248DD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90CA234" w14:textId="04529E3A" w:rsidR="00F71F41" w:rsidRPr="00BA46A6" w:rsidRDefault="00F71F41" w:rsidP="00F71F41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Coaching von mittlerem Management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4B78F11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0F8416A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BA46A6" w14:paraId="038BDA0E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FE21974" w14:textId="63CD53D5" w:rsidR="00F71F41" w:rsidRPr="00BA46A6" w:rsidRDefault="00F71F41" w:rsidP="00F71F41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t>Coaching von Top-Management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FF768CE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17C95CE" w14:textId="77777777" w:rsidR="00F71F41" w:rsidRPr="00BA46A6" w:rsidRDefault="00F71F41" w:rsidP="00F71F41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71F41" w:rsidRPr="00BA46A6" w14:paraId="400C34FE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2E0" w14:textId="77777777" w:rsidR="00F71F41" w:rsidRPr="00520790" w:rsidRDefault="00F71F41" w:rsidP="00FF3143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lastRenderedPageBreak/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Pr="00520790">
              <w:rPr>
                <w:b/>
                <w:lang w:eastAsia="de-DE"/>
              </w:rPr>
              <w:t xml:space="preserve"> </w:t>
            </w:r>
            <w:r w:rsidRPr="00520790">
              <w:rPr>
                <w:lang w:eastAsia="de-DE"/>
              </w:rPr>
              <w:t>die Angaben dienen der Verifizierung, ob die o.g. Leistungsart</w:t>
            </w:r>
            <w:r>
              <w:rPr>
                <w:lang w:eastAsia="de-DE"/>
              </w:rPr>
              <w:t>/en</w:t>
            </w:r>
            <w:r w:rsidRPr="00520790">
              <w:rPr>
                <w:lang w:eastAsia="de-DE"/>
              </w:rPr>
              <w:t xml:space="preserve"> tatsächlich erfüllt w</w:t>
            </w:r>
            <w:r>
              <w:rPr>
                <w:lang w:eastAsia="de-DE"/>
              </w:rPr>
              <w:t>erden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029" w14:textId="77777777" w:rsidR="00F71F41" w:rsidRPr="00BA46A6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F71F41" w:rsidRPr="009E0D2B" w14:paraId="47233465" w14:textId="77777777" w:rsidTr="00FF3143">
        <w:trPr>
          <w:gridAfter w:val="2"/>
          <w:wAfter w:w="4820" w:type="dxa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C8" w14:textId="77777777" w:rsidR="00F71F41" w:rsidRPr="009E0D2B" w:rsidRDefault="00F71F41" w:rsidP="00FF3143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>
              <w:t xml:space="preserve">er </w:t>
            </w:r>
            <w:r w:rsidRPr="009E0D2B">
              <w:t xml:space="preserve">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D4B3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7FA09AE9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F63CC36" w14:textId="77777777" w:rsidR="00F71F41" w:rsidRPr="009E0D2B" w:rsidRDefault="00F71F41" w:rsidP="00FF314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429E1F4A" w14:textId="77777777" w:rsidR="00F71F41" w:rsidRPr="009E0D2B" w:rsidRDefault="00F71F41" w:rsidP="00FF3143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2C9DF0B7" w14:textId="77777777" w:rsidR="00F71F41" w:rsidRDefault="00F71F41" w:rsidP="00F71F41">
      <w:pPr>
        <w:spacing w:before="180" w:after="180"/>
        <w:jc w:val="both"/>
      </w:pPr>
    </w:p>
    <w:p w14:paraId="3F0CB79F" w14:textId="183A79D4" w:rsidR="00CF1040" w:rsidRPr="00CF1040" w:rsidRDefault="00CF1040" w:rsidP="00212BD3">
      <w:pPr>
        <w:spacing w:before="180" w:after="180"/>
        <w:jc w:val="both"/>
        <w:rPr>
          <w:b/>
          <w:bCs/>
        </w:rPr>
        <w:sectPr w:rsidR="00CF1040" w:rsidRPr="00CF1040" w:rsidSect="00212BD3">
          <w:pgSz w:w="16838" w:h="11906" w:orient="landscape" w:code="9"/>
          <w:pgMar w:top="1418" w:right="1418" w:bottom="1418" w:left="1418" w:header="709" w:footer="567" w:gutter="0"/>
          <w:cols w:space="708"/>
          <w:docGrid w:linePitch="360"/>
        </w:sectPr>
      </w:pPr>
    </w:p>
    <w:p w14:paraId="2D43A8BE" w14:textId="0DD453EF" w:rsidR="002E3CCF" w:rsidRPr="00B97422" w:rsidRDefault="002E3CCF" w:rsidP="002E3CCF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Anwendung/Einsatz von MS Teams</w:t>
      </w:r>
    </w:p>
    <w:p w14:paraId="6D9563B5" w14:textId="6F539CBD" w:rsidR="002E3CCF" w:rsidRPr="002E3CCF" w:rsidRDefault="002E3CCF" w:rsidP="002E3CCF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 / wir erkläre(n), dass alle für den Auftrag in Frage kommenden und insbesondere die weiter oben unter Nr. 6 angebotenen Personen regelmäßig für die Durchführung vergleichbarer Leistungen MS Teams anwenden</w:t>
      </w:r>
      <w:r w:rsidR="00DE2923">
        <w:t>. Diese Personen sind daher</w:t>
      </w:r>
      <w:r>
        <w:t xml:space="preserve"> mit den für die Leistungserbringung notwendigen Funktionen </w:t>
      </w:r>
      <w:r w:rsidR="005C720E">
        <w:t>ver</w:t>
      </w:r>
      <w:r>
        <w:t>traut.</w:t>
      </w:r>
    </w:p>
    <w:p w14:paraId="132DA0AE" w14:textId="46F9B10F" w:rsidR="004E49C4" w:rsidRPr="007B76E0" w:rsidRDefault="004E49C4" w:rsidP="00CD5446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</w:pPr>
      <w:r w:rsidRPr="007B76E0">
        <w:rPr>
          <w:sz w:val="26"/>
          <w:szCs w:val="26"/>
        </w:rPr>
        <w:t>Eigenerklärung zu Artikel 5k der Verordnung (EU) Nr. 833/2014 in der Fassung des Art. 1 Ziff. 23 der Verordnung (EU) 2022/576 des Rates vom 8. April 2022</w:t>
      </w:r>
    </w:p>
    <w:p w14:paraId="5879EEC7" w14:textId="77777777" w:rsidR="004E49C4" w:rsidRPr="0099178A" w:rsidRDefault="004E49C4" w:rsidP="004E49C4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4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58CA31A4" w14:textId="77777777" w:rsidR="004E49C4" w:rsidRPr="0099178A" w:rsidRDefault="004E49C4" w:rsidP="004E49C4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5FDF4940" w14:textId="77777777" w:rsidR="004E49C4" w:rsidRPr="0099178A" w:rsidRDefault="004E49C4" w:rsidP="004E49C4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140A12F0" w14:textId="77777777" w:rsidR="004E49C4" w:rsidRDefault="004E49C4" w:rsidP="004E49C4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6185503C" w14:textId="4B423B92" w:rsidR="004E49C4" w:rsidRPr="00C33129" w:rsidRDefault="004E49C4" w:rsidP="004E49C4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 w:rsidR="00973126">
        <w:rPr>
          <w:b/>
          <w:bCs/>
        </w:rPr>
        <w:t xml:space="preserve"> </w:t>
      </w:r>
      <w:r w:rsidR="00973126" w:rsidRPr="000A6C73">
        <w:t>(das nachfolgende 2. Kreuz ist auch zu setzen, sofern DERZEIT kein Einsatz geplant ist)</w:t>
      </w:r>
    </w:p>
    <w:p w14:paraId="5263FFD6" w14:textId="55CFE8C4" w:rsidR="004E49C4" w:rsidRDefault="004E49C4" w:rsidP="004E49C4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 w:rsidR="00973126"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615AA01D" w14:textId="4B1806FA" w:rsidR="008657F9" w:rsidRDefault="004E49C4" w:rsidP="004E49C4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30D76210" w14:textId="5976D0E9" w:rsidR="00C56688" w:rsidRPr="00B97422" w:rsidRDefault="00774C64" w:rsidP="00B97422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  <w:bookmarkEnd w:id="15"/>
      <w:bookmarkEnd w:id="16"/>
    </w:p>
    <w:sectPr w:rsidR="00C56688" w:rsidRPr="00B97422" w:rsidSect="00CD5446"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29B3" w14:textId="77777777" w:rsidR="003F6E7D" w:rsidRDefault="003F6E7D" w:rsidP="003D338A">
      <w:pPr>
        <w:spacing w:after="0"/>
      </w:pPr>
      <w:r>
        <w:separator/>
      </w:r>
    </w:p>
  </w:endnote>
  <w:endnote w:type="continuationSeparator" w:id="0">
    <w:p w14:paraId="6D231F91" w14:textId="77777777" w:rsidR="003F6E7D" w:rsidRDefault="003F6E7D" w:rsidP="003D338A">
      <w:pPr>
        <w:spacing w:after="0"/>
      </w:pPr>
      <w:r>
        <w:continuationSeparator/>
      </w:r>
    </w:p>
  </w:endnote>
  <w:endnote w:type="continuationNotice" w:id="1">
    <w:p w14:paraId="5D239AF7" w14:textId="77777777" w:rsidR="003F6E7D" w:rsidRDefault="003F6E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7E04" w14:textId="77777777" w:rsidR="003F6E7D" w:rsidRDefault="003F6E7D" w:rsidP="003D338A">
      <w:pPr>
        <w:spacing w:after="0"/>
      </w:pPr>
      <w:r>
        <w:separator/>
      </w:r>
    </w:p>
  </w:footnote>
  <w:footnote w:type="continuationSeparator" w:id="0">
    <w:p w14:paraId="179F4DF0" w14:textId="77777777" w:rsidR="003F6E7D" w:rsidRDefault="003F6E7D" w:rsidP="003D338A">
      <w:pPr>
        <w:spacing w:after="0"/>
      </w:pPr>
      <w:r>
        <w:continuationSeparator/>
      </w:r>
    </w:p>
  </w:footnote>
  <w:footnote w:type="continuationNotice" w:id="1">
    <w:p w14:paraId="518650B6" w14:textId="77777777" w:rsidR="003F6E7D" w:rsidRDefault="003F6E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176EA618" w:rsidR="007E3A62" w:rsidRDefault="007E3A62" w:rsidP="004B7EEE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4533E87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585684335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380BB3" w:rsidRPr="00380BB3">
      <w:rPr>
        <w:rFonts w:eastAsia="Times New Roman" w:cs="Arial"/>
        <w:color w:val="004994"/>
        <w:spacing w:val="5"/>
        <w:kern w:val="28"/>
      </w:rPr>
      <w:t>Rahmenvereinbarung Führungskräfteentwicklung in der Deutschen Gesetzlichen Unfallversicherung e. V. (26_EU_017)</w:t>
    </w:r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134319851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F6BBE8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061E"/>
    <w:multiLevelType w:val="hybridMultilevel"/>
    <w:tmpl w:val="B3266B36"/>
    <w:lvl w:ilvl="0" w:tplc="ED42AF5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4C56CB"/>
    <w:multiLevelType w:val="hybridMultilevel"/>
    <w:tmpl w:val="95882236"/>
    <w:lvl w:ilvl="0" w:tplc="3D4E68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7" w15:restartNumberingAfterBreak="0">
    <w:nsid w:val="2C4E665D"/>
    <w:multiLevelType w:val="hybridMultilevel"/>
    <w:tmpl w:val="C3EA6DD2"/>
    <w:numStyleLink w:val="ImportierterStil2"/>
  </w:abstractNum>
  <w:abstractNum w:abstractNumId="8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1277"/>
    <w:multiLevelType w:val="multilevel"/>
    <w:tmpl w:val="8B8CEBB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4" w15:restartNumberingAfterBreak="0">
    <w:nsid w:val="50D3782C"/>
    <w:multiLevelType w:val="multilevel"/>
    <w:tmpl w:val="C15C7846"/>
    <w:numStyleLink w:val="ListeDGUVAufz"/>
  </w:abstractNum>
  <w:abstractNum w:abstractNumId="15" w15:restartNumberingAfterBreak="0">
    <w:nsid w:val="595C615B"/>
    <w:multiLevelType w:val="hybridMultilevel"/>
    <w:tmpl w:val="B254F3E8"/>
    <w:lvl w:ilvl="0" w:tplc="D0ACCD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884C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FC7F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03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8D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85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0A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C5A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EC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4B4D5"/>
    <w:multiLevelType w:val="hybridMultilevel"/>
    <w:tmpl w:val="DA128448"/>
    <w:lvl w:ilvl="0" w:tplc="4094DC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E722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EC48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450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6D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6AC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E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E26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76B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8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22"/>
  </w:num>
  <w:num w:numId="2" w16cid:durableId="1129739798">
    <w:abstractNumId w:val="14"/>
  </w:num>
  <w:num w:numId="3" w16cid:durableId="1619946175">
    <w:abstractNumId w:val="6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10"/>
  </w:num>
  <w:num w:numId="5" w16cid:durableId="130439814">
    <w:abstractNumId w:val="6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2"/>
  </w:num>
  <w:num w:numId="7" w16cid:durableId="1515219565">
    <w:abstractNumId w:val="6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4"/>
  </w:num>
  <w:num w:numId="9" w16cid:durableId="574705242">
    <w:abstractNumId w:val="6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6"/>
  </w:num>
  <w:num w:numId="11" w16cid:durableId="632567448">
    <w:abstractNumId w:val="6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5"/>
  </w:num>
  <w:num w:numId="13" w16cid:durableId="552622856">
    <w:abstractNumId w:val="18"/>
  </w:num>
  <w:num w:numId="14" w16cid:durableId="455411085">
    <w:abstractNumId w:val="8"/>
  </w:num>
  <w:num w:numId="15" w16cid:durableId="636377026">
    <w:abstractNumId w:val="7"/>
  </w:num>
  <w:num w:numId="16" w16cid:durableId="987243957">
    <w:abstractNumId w:val="11"/>
  </w:num>
  <w:num w:numId="17" w16cid:durableId="2057853708">
    <w:abstractNumId w:val="0"/>
  </w:num>
  <w:num w:numId="18" w16cid:durableId="424618290">
    <w:abstractNumId w:val="17"/>
  </w:num>
  <w:num w:numId="19" w16cid:durableId="69889119">
    <w:abstractNumId w:val="21"/>
  </w:num>
  <w:num w:numId="20" w16cid:durableId="914365472">
    <w:abstractNumId w:val="1"/>
  </w:num>
  <w:num w:numId="21" w16cid:durableId="471025340">
    <w:abstractNumId w:val="9"/>
  </w:num>
  <w:num w:numId="22" w16cid:durableId="1212886485">
    <w:abstractNumId w:val="6"/>
  </w:num>
  <w:num w:numId="23" w16cid:durableId="337076551">
    <w:abstractNumId w:val="6"/>
  </w:num>
  <w:num w:numId="24" w16cid:durableId="1184127871">
    <w:abstractNumId w:val="6"/>
  </w:num>
  <w:num w:numId="25" w16cid:durableId="1006905197">
    <w:abstractNumId w:val="19"/>
  </w:num>
  <w:num w:numId="26" w16cid:durableId="1437283826">
    <w:abstractNumId w:val="20"/>
  </w:num>
  <w:num w:numId="27" w16cid:durableId="220988315">
    <w:abstractNumId w:val="2"/>
  </w:num>
  <w:num w:numId="28" w16cid:durableId="407465117">
    <w:abstractNumId w:val="15"/>
  </w:num>
  <w:num w:numId="29" w16cid:durableId="1902788337">
    <w:abstractNumId w:val="16"/>
  </w:num>
  <w:num w:numId="30" w16cid:durableId="1963220378">
    <w:abstractNumId w:val="3"/>
  </w:num>
  <w:num w:numId="31" w16cid:durableId="740574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ocumentProtection w:edit="forms" w:enforcement="1" w:cryptProviderType="rsaAES" w:cryptAlgorithmClass="hash" w:cryptAlgorithmType="typeAny" w:cryptAlgorithmSid="14" w:cryptSpinCount="100000" w:hash="MYxjLe5f61T0x/uMTUS5gamoIayDlpUwUaboq83cqmY29/so7UfVVgYmZDnf09rNlqo9AQrTEhuqd+vrwUhehQ==" w:salt="R5h4shiVlnDTLgXQJRtQH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484B"/>
    <w:rsid w:val="000107E1"/>
    <w:rsid w:val="00023DAF"/>
    <w:rsid w:val="000252EF"/>
    <w:rsid w:val="00025A30"/>
    <w:rsid w:val="00030355"/>
    <w:rsid w:val="0003202B"/>
    <w:rsid w:val="0003270A"/>
    <w:rsid w:val="00040D25"/>
    <w:rsid w:val="000500AD"/>
    <w:rsid w:val="0005180B"/>
    <w:rsid w:val="00073445"/>
    <w:rsid w:val="00077BFD"/>
    <w:rsid w:val="00081DDB"/>
    <w:rsid w:val="000827AC"/>
    <w:rsid w:val="00085E2B"/>
    <w:rsid w:val="00092C81"/>
    <w:rsid w:val="000935B0"/>
    <w:rsid w:val="00096756"/>
    <w:rsid w:val="000A1058"/>
    <w:rsid w:val="000A1FE4"/>
    <w:rsid w:val="000A2EA4"/>
    <w:rsid w:val="000A59E8"/>
    <w:rsid w:val="000B27A7"/>
    <w:rsid w:val="000C2B28"/>
    <w:rsid w:val="000C6016"/>
    <w:rsid w:val="000C6530"/>
    <w:rsid w:val="000D505A"/>
    <w:rsid w:val="000E090D"/>
    <w:rsid w:val="000E4E59"/>
    <w:rsid w:val="000F15A3"/>
    <w:rsid w:val="000F3E83"/>
    <w:rsid w:val="001009E6"/>
    <w:rsid w:val="0010107F"/>
    <w:rsid w:val="00104E37"/>
    <w:rsid w:val="00107499"/>
    <w:rsid w:val="00111623"/>
    <w:rsid w:val="0012423A"/>
    <w:rsid w:val="001368D2"/>
    <w:rsid w:val="00141579"/>
    <w:rsid w:val="001460E0"/>
    <w:rsid w:val="001504F3"/>
    <w:rsid w:val="00153B86"/>
    <w:rsid w:val="001577AF"/>
    <w:rsid w:val="001619DE"/>
    <w:rsid w:val="00165404"/>
    <w:rsid w:val="00173ADC"/>
    <w:rsid w:val="0017523B"/>
    <w:rsid w:val="00181C75"/>
    <w:rsid w:val="001900BD"/>
    <w:rsid w:val="00192A65"/>
    <w:rsid w:val="001954FB"/>
    <w:rsid w:val="0019625A"/>
    <w:rsid w:val="00197269"/>
    <w:rsid w:val="001B2D08"/>
    <w:rsid w:val="001C5013"/>
    <w:rsid w:val="001D0DC2"/>
    <w:rsid w:val="001D1DD1"/>
    <w:rsid w:val="001D75AE"/>
    <w:rsid w:val="001E50E0"/>
    <w:rsid w:val="001E51EE"/>
    <w:rsid w:val="001E7BF5"/>
    <w:rsid w:val="001F392F"/>
    <w:rsid w:val="001F45FD"/>
    <w:rsid w:val="001F623E"/>
    <w:rsid w:val="001F6DCA"/>
    <w:rsid w:val="00200878"/>
    <w:rsid w:val="0020394C"/>
    <w:rsid w:val="00212BD3"/>
    <w:rsid w:val="00213ADD"/>
    <w:rsid w:val="002348FB"/>
    <w:rsid w:val="00250A24"/>
    <w:rsid w:val="0025726C"/>
    <w:rsid w:val="002576CD"/>
    <w:rsid w:val="00262E1D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44B9"/>
    <w:rsid w:val="002B519F"/>
    <w:rsid w:val="002C08AC"/>
    <w:rsid w:val="002C08B1"/>
    <w:rsid w:val="002C2DEB"/>
    <w:rsid w:val="002C5813"/>
    <w:rsid w:val="002D408D"/>
    <w:rsid w:val="002D4206"/>
    <w:rsid w:val="002D4C0E"/>
    <w:rsid w:val="002D78B2"/>
    <w:rsid w:val="002E18FB"/>
    <w:rsid w:val="002E2B59"/>
    <w:rsid w:val="002E3CCF"/>
    <w:rsid w:val="002E7470"/>
    <w:rsid w:val="002F7388"/>
    <w:rsid w:val="00301479"/>
    <w:rsid w:val="00316F41"/>
    <w:rsid w:val="00317C62"/>
    <w:rsid w:val="003204AF"/>
    <w:rsid w:val="00325397"/>
    <w:rsid w:val="00330E4A"/>
    <w:rsid w:val="00340DB8"/>
    <w:rsid w:val="003552F0"/>
    <w:rsid w:val="00361D67"/>
    <w:rsid w:val="00365CFB"/>
    <w:rsid w:val="00380BB3"/>
    <w:rsid w:val="003820C3"/>
    <w:rsid w:val="00382363"/>
    <w:rsid w:val="00382C37"/>
    <w:rsid w:val="003847AE"/>
    <w:rsid w:val="0039359D"/>
    <w:rsid w:val="00394925"/>
    <w:rsid w:val="003961B3"/>
    <w:rsid w:val="003A43FE"/>
    <w:rsid w:val="003B329D"/>
    <w:rsid w:val="003B58CC"/>
    <w:rsid w:val="003C2FED"/>
    <w:rsid w:val="003D07AB"/>
    <w:rsid w:val="003D338A"/>
    <w:rsid w:val="003D6BE9"/>
    <w:rsid w:val="003F1DCD"/>
    <w:rsid w:val="003F3651"/>
    <w:rsid w:val="003F5C5D"/>
    <w:rsid w:val="003F6E7D"/>
    <w:rsid w:val="00401804"/>
    <w:rsid w:val="0040551A"/>
    <w:rsid w:val="00405FBD"/>
    <w:rsid w:val="00414687"/>
    <w:rsid w:val="004216A1"/>
    <w:rsid w:val="0042712D"/>
    <w:rsid w:val="004302AC"/>
    <w:rsid w:val="0043354C"/>
    <w:rsid w:val="004339E7"/>
    <w:rsid w:val="00437A2B"/>
    <w:rsid w:val="00440CD1"/>
    <w:rsid w:val="004417B3"/>
    <w:rsid w:val="00443F37"/>
    <w:rsid w:val="004514EC"/>
    <w:rsid w:val="00451AE4"/>
    <w:rsid w:val="00455541"/>
    <w:rsid w:val="004567A9"/>
    <w:rsid w:val="004646D8"/>
    <w:rsid w:val="004702BE"/>
    <w:rsid w:val="00473DB2"/>
    <w:rsid w:val="00481BBF"/>
    <w:rsid w:val="00481C13"/>
    <w:rsid w:val="00483693"/>
    <w:rsid w:val="00486B3C"/>
    <w:rsid w:val="00490536"/>
    <w:rsid w:val="00490BD7"/>
    <w:rsid w:val="00495DA5"/>
    <w:rsid w:val="004A76F6"/>
    <w:rsid w:val="004B0B9D"/>
    <w:rsid w:val="004B215F"/>
    <w:rsid w:val="004B7EEE"/>
    <w:rsid w:val="004C0AD3"/>
    <w:rsid w:val="004C1F9F"/>
    <w:rsid w:val="004C2441"/>
    <w:rsid w:val="004C2491"/>
    <w:rsid w:val="004C4FC2"/>
    <w:rsid w:val="004D6EFE"/>
    <w:rsid w:val="004E0EF1"/>
    <w:rsid w:val="004E49C4"/>
    <w:rsid w:val="004E5B38"/>
    <w:rsid w:val="004F2D9C"/>
    <w:rsid w:val="005010AE"/>
    <w:rsid w:val="0050149F"/>
    <w:rsid w:val="00504DAC"/>
    <w:rsid w:val="00507BB9"/>
    <w:rsid w:val="00507EF2"/>
    <w:rsid w:val="005116C4"/>
    <w:rsid w:val="00515510"/>
    <w:rsid w:val="00521069"/>
    <w:rsid w:val="00522ADA"/>
    <w:rsid w:val="00523A82"/>
    <w:rsid w:val="00524C2A"/>
    <w:rsid w:val="00526EE5"/>
    <w:rsid w:val="00530B79"/>
    <w:rsid w:val="00533A0E"/>
    <w:rsid w:val="00533C3F"/>
    <w:rsid w:val="00535A7F"/>
    <w:rsid w:val="00535CC0"/>
    <w:rsid w:val="00540BA4"/>
    <w:rsid w:val="00540F98"/>
    <w:rsid w:val="00541279"/>
    <w:rsid w:val="005415F4"/>
    <w:rsid w:val="00551928"/>
    <w:rsid w:val="00553B4E"/>
    <w:rsid w:val="00556213"/>
    <w:rsid w:val="005608E4"/>
    <w:rsid w:val="00561121"/>
    <w:rsid w:val="00566A44"/>
    <w:rsid w:val="0057088D"/>
    <w:rsid w:val="00576DD0"/>
    <w:rsid w:val="00586201"/>
    <w:rsid w:val="00591FCE"/>
    <w:rsid w:val="0059552E"/>
    <w:rsid w:val="00595A58"/>
    <w:rsid w:val="0059644F"/>
    <w:rsid w:val="00596520"/>
    <w:rsid w:val="00597A93"/>
    <w:rsid w:val="005A3B64"/>
    <w:rsid w:val="005B32B2"/>
    <w:rsid w:val="005C27B6"/>
    <w:rsid w:val="005C720E"/>
    <w:rsid w:val="005D681D"/>
    <w:rsid w:val="005D73F4"/>
    <w:rsid w:val="005D7EB9"/>
    <w:rsid w:val="005E1475"/>
    <w:rsid w:val="005E6651"/>
    <w:rsid w:val="005F0017"/>
    <w:rsid w:val="005F5328"/>
    <w:rsid w:val="00601DE0"/>
    <w:rsid w:val="00606A51"/>
    <w:rsid w:val="00615716"/>
    <w:rsid w:val="0062143A"/>
    <w:rsid w:val="00630370"/>
    <w:rsid w:val="00632745"/>
    <w:rsid w:val="00633621"/>
    <w:rsid w:val="00635849"/>
    <w:rsid w:val="00643A50"/>
    <w:rsid w:val="00644408"/>
    <w:rsid w:val="00644B8A"/>
    <w:rsid w:val="00645764"/>
    <w:rsid w:val="00645EC0"/>
    <w:rsid w:val="0064646F"/>
    <w:rsid w:val="006471EF"/>
    <w:rsid w:val="0064724E"/>
    <w:rsid w:val="0065299A"/>
    <w:rsid w:val="006533D1"/>
    <w:rsid w:val="006535C8"/>
    <w:rsid w:val="00660679"/>
    <w:rsid w:val="00665FD6"/>
    <w:rsid w:val="006719D2"/>
    <w:rsid w:val="00671C4F"/>
    <w:rsid w:val="00673736"/>
    <w:rsid w:val="00674BC3"/>
    <w:rsid w:val="006761BA"/>
    <w:rsid w:val="00676831"/>
    <w:rsid w:val="0068549A"/>
    <w:rsid w:val="00685C07"/>
    <w:rsid w:val="00690ACA"/>
    <w:rsid w:val="00695F59"/>
    <w:rsid w:val="006A02E2"/>
    <w:rsid w:val="006B255D"/>
    <w:rsid w:val="006B61F9"/>
    <w:rsid w:val="006B6642"/>
    <w:rsid w:val="006C0087"/>
    <w:rsid w:val="006C11FD"/>
    <w:rsid w:val="006C395E"/>
    <w:rsid w:val="006D3695"/>
    <w:rsid w:val="006D6888"/>
    <w:rsid w:val="006E5882"/>
    <w:rsid w:val="0070255E"/>
    <w:rsid w:val="0070607C"/>
    <w:rsid w:val="007146EC"/>
    <w:rsid w:val="007161B9"/>
    <w:rsid w:val="00716EAF"/>
    <w:rsid w:val="007325DB"/>
    <w:rsid w:val="007334E2"/>
    <w:rsid w:val="00735C84"/>
    <w:rsid w:val="00736F50"/>
    <w:rsid w:val="0074234A"/>
    <w:rsid w:val="00743BA7"/>
    <w:rsid w:val="00752A2D"/>
    <w:rsid w:val="007544BF"/>
    <w:rsid w:val="00760183"/>
    <w:rsid w:val="00766551"/>
    <w:rsid w:val="0077106C"/>
    <w:rsid w:val="00772BCF"/>
    <w:rsid w:val="00774C64"/>
    <w:rsid w:val="00785A72"/>
    <w:rsid w:val="007862F6"/>
    <w:rsid w:val="0079167A"/>
    <w:rsid w:val="007A3A0B"/>
    <w:rsid w:val="007A45C5"/>
    <w:rsid w:val="007A7F41"/>
    <w:rsid w:val="007B0473"/>
    <w:rsid w:val="007B5814"/>
    <w:rsid w:val="007B76E0"/>
    <w:rsid w:val="007C0253"/>
    <w:rsid w:val="007D002F"/>
    <w:rsid w:val="007D0A5E"/>
    <w:rsid w:val="007D1BC8"/>
    <w:rsid w:val="007D4DA1"/>
    <w:rsid w:val="007D4F4B"/>
    <w:rsid w:val="007D500B"/>
    <w:rsid w:val="007E30A0"/>
    <w:rsid w:val="007E3A62"/>
    <w:rsid w:val="007F0311"/>
    <w:rsid w:val="007F5055"/>
    <w:rsid w:val="00805BAF"/>
    <w:rsid w:val="0080646E"/>
    <w:rsid w:val="00807AF0"/>
    <w:rsid w:val="00816B69"/>
    <w:rsid w:val="008235BB"/>
    <w:rsid w:val="00823FB4"/>
    <w:rsid w:val="00832447"/>
    <w:rsid w:val="00832851"/>
    <w:rsid w:val="00833DE8"/>
    <w:rsid w:val="00840B04"/>
    <w:rsid w:val="00840FFA"/>
    <w:rsid w:val="00841BA7"/>
    <w:rsid w:val="00845118"/>
    <w:rsid w:val="00855C8A"/>
    <w:rsid w:val="00856F91"/>
    <w:rsid w:val="00857536"/>
    <w:rsid w:val="00861C0E"/>
    <w:rsid w:val="00861C1C"/>
    <w:rsid w:val="00862AAB"/>
    <w:rsid w:val="008636BF"/>
    <w:rsid w:val="00863790"/>
    <w:rsid w:val="00863C8D"/>
    <w:rsid w:val="008657F9"/>
    <w:rsid w:val="00871BBF"/>
    <w:rsid w:val="00872C2A"/>
    <w:rsid w:val="008769FD"/>
    <w:rsid w:val="00881748"/>
    <w:rsid w:val="00881A0E"/>
    <w:rsid w:val="00882692"/>
    <w:rsid w:val="00885866"/>
    <w:rsid w:val="00891FE7"/>
    <w:rsid w:val="00892F44"/>
    <w:rsid w:val="008A775B"/>
    <w:rsid w:val="008B03D4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8F45E8"/>
    <w:rsid w:val="00904169"/>
    <w:rsid w:val="00907C58"/>
    <w:rsid w:val="00912602"/>
    <w:rsid w:val="00921EE0"/>
    <w:rsid w:val="00933406"/>
    <w:rsid w:val="009345FF"/>
    <w:rsid w:val="00941BEF"/>
    <w:rsid w:val="00943E5C"/>
    <w:rsid w:val="0094411B"/>
    <w:rsid w:val="00946B7D"/>
    <w:rsid w:val="00954BEE"/>
    <w:rsid w:val="009662FF"/>
    <w:rsid w:val="00966B74"/>
    <w:rsid w:val="00973126"/>
    <w:rsid w:val="00981222"/>
    <w:rsid w:val="009A1188"/>
    <w:rsid w:val="009A79F2"/>
    <w:rsid w:val="009B3930"/>
    <w:rsid w:val="009B4D2B"/>
    <w:rsid w:val="009B74D1"/>
    <w:rsid w:val="009C289A"/>
    <w:rsid w:val="009C6741"/>
    <w:rsid w:val="009C698C"/>
    <w:rsid w:val="009C7802"/>
    <w:rsid w:val="009D1715"/>
    <w:rsid w:val="009D5A5A"/>
    <w:rsid w:val="009E439A"/>
    <w:rsid w:val="009E79F9"/>
    <w:rsid w:val="009E7CDE"/>
    <w:rsid w:val="009F13BB"/>
    <w:rsid w:val="009F187C"/>
    <w:rsid w:val="009F2B62"/>
    <w:rsid w:val="009F617B"/>
    <w:rsid w:val="009F7466"/>
    <w:rsid w:val="00A04CBC"/>
    <w:rsid w:val="00A10E04"/>
    <w:rsid w:val="00A14A2A"/>
    <w:rsid w:val="00A15552"/>
    <w:rsid w:val="00A1784A"/>
    <w:rsid w:val="00A32E5E"/>
    <w:rsid w:val="00A41756"/>
    <w:rsid w:val="00A45A78"/>
    <w:rsid w:val="00A45B00"/>
    <w:rsid w:val="00A45D2C"/>
    <w:rsid w:val="00A4743F"/>
    <w:rsid w:val="00A52C24"/>
    <w:rsid w:val="00A54886"/>
    <w:rsid w:val="00A62856"/>
    <w:rsid w:val="00A63013"/>
    <w:rsid w:val="00A632C0"/>
    <w:rsid w:val="00A642ED"/>
    <w:rsid w:val="00A64973"/>
    <w:rsid w:val="00A70A7D"/>
    <w:rsid w:val="00A72799"/>
    <w:rsid w:val="00A73351"/>
    <w:rsid w:val="00A73469"/>
    <w:rsid w:val="00A73841"/>
    <w:rsid w:val="00A801C1"/>
    <w:rsid w:val="00A812FA"/>
    <w:rsid w:val="00A84570"/>
    <w:rsid w:val="00A87F8D"/>
    <w:rsid w:val="00AA1EAC"/>
    <w:rsid w:val="00AA3A8A"/>
    <w:rsid w:val="00AA4EAA"/>
    <w:rsid w:val="00AB2841"/>
    <w:rsid w:val="00AB4F33"/>
    <w:rsid w:val="00AB5082"/>
    <w:rsid w:val="00AC109B"/>
    <w:rsid w:val="00AD1E83"/>
    <w:rsid w:val="00AD2E9D"/>
    <w:rsid w:val="00AD40C3"/>
    <w:rsid w:val="00AD6A9B"/>
    <w:rsid w:val="00AE490D"/>
    <w:rsid w:val="00AE4F4C"/>
    <w:rsid w:val="00AE5103"/>
    <w:rsid w:val="00AE6C75"/>
    <w:rsid w:val="00AF2834"/>
    <w:rsid w:val="00B047E7"/>
    <w:rsid w:val="00B05C02"/>
    <w:rsid w:val="00B14076"/>
    <w:rsid w:val="00B15F99"/>
    <w:rsid w:val="00B22BBF"/>
    <w:rsid w:val="00B23242"/>
    <w:rsid w:val="00B24A36"/>
    <w:rsid w:val="00B2551E"/>
    <w:rsid w:val="00B339A9"/>
    <w:rsid w:val="00B47602"/>
    <w:rsid w:val="00B502B8"/>
    <w:rsid w:val="00B50D13"/>
    <w:rsid w:val="00B525FB"/>
    <w:rsid w:val="00B54149"/>
    <w:rsid w:val="00B551C8"/>
    <w:rsid w:val="00B57E5B"/>
    <w:rsid w:val="00B61388"/>
    <w:rsid w:val="00B63F55"/>
    <w:rsid w:val="00B702A8"/>
    <w:rsid w:val="00B741AB"/>
    <w:rsid w:val="00B83A18"/>
    <w:rsid w:val="00B848B1"/>
    <w:rsid w:val="00B95B66"/>
    <w:rsid w:val="00B97422"/>
    <w:rsid w:val="00BA1736"/>
    <w:rsid w:val="00BA19BF"/>
    <w:rsid w:val="00BA2F8C"/>
    <w:rsid w:val="00BB36E9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42FD"/>
    <w:rsid w:val="00C14F2B"/>
    <w:rsid w:val="00C26881"/>
    <w:rsid w:val="00C27553"/>
    <w:rsid w:val="00C32CB9"/>
    <w:rsid w:val="00C35B14"/>
    <w:rsid w:val="00C40085"/>
    <w:rsid w:val="00C46DA8"/>
    <w:rsid w:val="00C5096A"/>
    <w:rsid w:val="00C52F97"/>
    <w:rsid w:val="00C53F38"/>
    <w:rsid w:val="00C5411B"/>
    <w:rsid w:val="00C56688"/>
    <w:rsid w:val="00C66BF4"/>
    <w:rsid w:val="00C71233"/>
    <w:rsid w:val="00C736DF"/>
    <w:rsid w:val="00C737DE"/>
    <w:rsid w:val="00C91801"/>
    <w:rsid w:val="00C92B38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D5446"/>
    <w:rsid w:val="00CE0020"/>
    <w:rsid w:val="00CF1040"/>
    <w:rsid w:val="00CF1288"/>
    <w:rsid w:val="00D051DA"/>
    <w:rsid w:val="00D06A5F"/>
    <w:rsid w:val="00D074E3"/>
    <w:rsid w:val="00D07613"/>
    <w:rsid w:val="00D1394A"/>
    <w:rsid w:val="00D14E83"/>
    <w:rsid w:val="00D16F26"/>
    <w:rsid w:val="00D17C1E"/>
    <w:rsid w:val="00D241C2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2B7E"/>
    <w:rsid w:val="00D5406D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15B3"/>
    <w:rsid w:val="00DD677E"/>
    <w:rsid w:val="00DD7F64"/>
    <w:rsid w:val="00DE2923"/>
    <w:rsid w:val="00DE2F50"/>
    <w:rsid w:val="00DE4D00"/>
    <w:rsid w:val="00DE5694"/>
    <w:rsid w:val="00DE755B"/>
    <w:rsid w:val="00DF0A9A"/>
    <w:rsid w:val="00DF23FE"/>
    <w:rsid w:val="00DF4953"/>
    <w:rsid w:val="00DF6C87"/>
    <w:rsid w:val="00DF7885"/>
    <w:rsid w:val="00DF7987"/>
    <w:rsid w:val="00E0018E"/>
    <w:rsid w:val="00E0173E"/>
    <w:rsid w:val="00E119B8"/>
    <w:rsid w:val="00E12F6F"/>
    <w:rsid w:val="00E14157"/>
    <w:rsid w:val="00E16A97"/>
    <w:rsid w:val="00E17E16"/>
    <w:rsid w:val="00E2700D"/>
    <w:rsid w:val="00E312B0"/>
    <w:rsid w:val="00E332A6"/>
    <w:rsid w:val="00E43626"/>
    <w:rsid w:val="00E43713"/>
    <w:rsid w:val="00E532FF"/>
    <w:rsid w:val="00E55C7F"/>
    <w:rsid w:val="00E601BC"/>
    <w:rsid w:val="00E617C0"/>
    <w:rsid w:val="00E61C49"/>
    <w:rsid w:val="00E642D5"/>
    <w:rsid w:val="00E645B2"/>
    <w:rsid w:val="00E7365B"/>
    <w:rsid w:val="00E75878"/>
    <w:rsid w:val="00E77078"/>
    <w:rsid w:val="00E835DB"/>
    <w:rsid w:val="00E85B8A"/>
    <w:rsid w:val="00E942EB"/>
    <w:rsid w:val="00EA2E0F"/>
    <w:rsid w:val="00EB0A66"/>
    <w:rsid w:val="00EB0FDF"/>
    <w:rsid w:val="00EC6099"/>
    <w:rsid w:val="00EC6E55"/>
    <w:rsid w:val="00ED06F5"/>
    <w:rsid w:val="00EE124C"/>
    <w:rsid w:val="00EF05EB"/>
    <w:rsid w:val="00EF5AEB"/>
    <w:rsid w:val="00EF6137"/>
    <w:rsid w:val="00F01844"/>
    <w:rsid w:val="00F01B4A"/>
    <w:rsid w:val="00F05AE3"/>
    <w:rsid w:val="00F05FC4"/>
    <w:rsid w:val="00F13900"/>
    <w:rsid w:val="00F1479E"/>
    <w:rsid w:val="00F207E1"/>
    <w:rsid w:val="00F20D00"/>
    <w:rsid w:val="00F21FEB"/>
    <w:rsid w:val="00F227B5"/>
    <w:rsid w:val="00F22CAD"/>
    <w:rsid w:val="00F23128"/>
    <w:rsid w:val="00F346AE"/>
    <w:rsid w:val="00F37CE8"/>
    <w:rsid w:val="00F40E18"/>
    <w:rsid w:val="00F43E86"/>
    <w:rsid w:val="00F456B7"/>
    <w:rsid w:val="00F50691"/>
    <w:rsid w:val="00F52F06"/>
    <w:rsid w:val="00F659D7"/>
    <w:rsid w:val="00F66459"/>
    <w:rsid w:val="00F67BF2"/>
    <w:rsid w:val="00F71F41"/>
    <w:rsid w:val="00F75BE4"/>
    <w:rsid w:val="00F84317"/>
    <w:rsid w:val="00F8553B"/>
    <w:rsid w:val="00F90D59"/>
    <w:rsid w:val="00F91377"/>
    <w:rsid w:val="00F940F1"/>
    <w:rsid w:val="00F95ED4"/>
    <w:rsid w:val="00FA4381"/>
    <w:rsid w:val="00FA45E6"/>
    <w:rsid w:val="00FA69B7"/>
    <w:rsid w:val="00FA6D58"/>
    <w:rsid w:val="00FB3BFA"/>
    <w:rsid w:val="00FB4589"/>
    <w:rsid w:val="00FB5CD3"/>
    <w:rsid w:val="00FB6C25"/>
    <w:rsid w:val="00FB7E3E"/>
    <w:rsid w:val="00FC3DFD"/>
    <w:rsid w:val="00FD0BAF"/>
    <w:rsid w:val="00FD4278"/>
    <w:rsid w:val="00FD753C"/>
    <w:rsid w:val="00FE14FD"/>
    <w:rsid w:val="00FE3326"/>
    <w:rsid w:val="00FE4C6E"/>
    <w:rsid w:val="00FE6D86"/>
    <w:rsid w:val="00FF4E49"/>
    <w:rsid w:val="00FF5CB3"/>
    <w:rsid w:val="00FF62B0"/>
    <w:rsid w:val="01011FE4"/>
    <w:rsid w:val="02D0D794"/>
    <w:rsid w:val="02D58BB7"/>
    <w:rsid w:val="039B5CEE"/>
    <w:rsid w:val="04057471"/>
    <w:rsid w:val="055BB3A3"/>
    <w:rsid w:val="0701363B"/>
    <w:rsid w:val="070CB0EA"/>
    <w:rsid w:val="0880DA0C"/>
    <w:rsid w:val="0C0587DC"/>
    <w:rsid w:val="0CCA42E5"/>
    <w:rsid w:val="0CD6A896"/>
    <w:rsid w:val="0DB9A8DC"/>
    <w:rsid w:val="0FA85F7F"/>
    <w:rsid w:val="10280578"/>
    <w:rsid w:val="104FB3EC"/>
    <w:rsid w:val="11441D90"/>
    <w:rsid w:val="16741757"/>
    <w:rsid w:val="1991F5FD"/>
    <w:rsid w:val="19E5C461"/>
    <w:rsid w:val="1A296B14"/>
    <w:rsid w:val="1BD1F1D7"/>
    <w:rsid w:val="1E1C71A1"/>
    <w:rsid w:val="1EEA09B4"/>
    <w:rsid w:val="2069E8E7"/>
    <w:rsid w:val="21CC6BC3"/>
    <w:rsid w:val="276CF402"/>
    <w:rsid w:val="278C4B4B"/>
    <w:rsid w:val="28596A83"/>
    <w:rsid w:val="2AB8905F"/>
    <w:rsid w:val="2D133647"/>
    <w:rsid w:val="2D5FE099"/>
    <w:rsid w:val="2DEB7CE3"/>
    <w:rsid w:val="2E12ACFF"/>
    <w:rsid w:val="2E1DBC32"/>
    <w:rsid w:val="2E9FA602"/>
    <w:rsid w:val="31A06747"/>
    <w:rsid w:val="31F17DDD"/>
    <w:rsid w:val="328617D2"/>
    <w:rsid w:val="3287819E"/>
    <w:rsid w:val="32BC5B3F"/>
    <w:rsid w:val="344C99CB"/>
    <w:rsid w:val="3485D89B"/>
    <w:rsid w:val="34F400D9"/>
    <w:rsid w:val="35916902"/>
    <w:rsid w:val="3967CDB3"/>
    <w:rsid w:val="39CD5B77"/>
    <w:rsid w:val="3B668DA3"/>
    <w:rsid w:val="3C4BE699"/>
    <w:rsid w:val="3D892CDC"/>
    <w:rsid w:val="40147A4C"/>
    <w:rsid w:val="433E10A2"/>
    <w:rsid w:val="43E7A1EA"/>
    <w:rsid w:val="44115A35"/>
    <w:rsid w:val="44F5464E"/>
    <w:rsid w:val="481123BB"/>
    <w:rsid w:val="481F6966"/>
    <w:rsid w:val="48987CFC"/>
    <w:rsid w:val="4B9AB6AD"/>
    <w:rsid w:val="4D4AF852"/>
    <w:rsid w:val="4DAE9297"/>
    <w:rsid w:val="4E7D50F0"/>
    <w:rsid w:val="4EBDC75A"/>
    <w:rsid w:val="4F88A027"/>
    <w:rsid w:val="506B4CBC"/>
    <w:rsid w:val="54E5E00E"/>
    <w:rsid w:val="5CF34C76"/>
    <w:rsid w:val="5E2E4677"/>
    <w:rsid w:val="64B21CBC"/>
    <w:rsid w:val="683741BC"/>
    <w:rsid w:val="6B60EF5F"/>
    <w:rsid w:val="6C4A925B"/>
    <w:rsid w:val="6E5497E0"/>
    <w:rsid w:val="70961AF5"/>
    <w:rsid w:val="70CF49CC"/>
    <w:rsid w:val="724AB4F4"/>
    <w:rsid w:val="75097D46"/>
    <w:rsid w:val="77707358"/>
    <w:rsid w:val="79E8ED6D"/>
    <w:rsid w:val="7A88492F"/>
    <w:rsid w:val="7DC54E47"/>
    <w:rsid w:val="7E6E2163"/>
    <w:rsid w:val="7F43A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5A0378CA-6949-44E4-B8DD-9A49087A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5FD6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  <w:style w:type="paragraph" w:customStyle="1" w:styleId="DGUV-Text">
    <w:name w:val="DGUV- Text"/>
    <w:basedOn w:val="Standard"/>
    <w:rsid w:val="002D408D"/>
    <w:pPr>
      <w:spacing w:before="80" w:after="180"/>
    </w:pPr>
    <w:rPr>
      <w:rFonts w:eastAsia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eur-lex.europa.eu/legal-content/DE/TXT/PDF/?uri=CELEX:32022R0576&amp;from=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DEFD20CE8E7D488639C8DDA84EF479" ma:contentTypeVersion="3" ma:contentTypeDescription="Ein neues Dokument erstellen." ma:contentTypeScope="" ma:versionID="81c3f1c10061f8ecb645a212bd706aa6">
  <xsd:schema xmlns:xsd="http://www.w3.org/2001/XMLSchema" xmlns:xs="http://www.w3.org/2001/XMLSchema" xmlns:p="http://schemas.microsoft.com/office/2006/metadata/properties" xmlns:ns2="9633be99-3041-438e-b139-24e33675f20a" targetNamespace="http://schemas.microsoft.com/office/2006/metadata/properties" ma:root="true" ma:fieldsID="55f3d6f347791fdf8cb3f598e5f8252f" ns2:_="">
    <xsd:import namespace="9633be99-3041-438e-b139-24e33675f2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3be99-3041-438e-b139-24e33675f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B24E3-6CCE-4FB0-A921-CCDA909EE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33be99-3041-438e-b139-24e33675f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41</Pages>
  <Words>5894</Words>
  <Characters>37133</Characters>
  <Application>Microsoft Office Word</Application>
  <DocSecurity>0</DocSecurity>
  <Lines>309</Lines>
  <Paragraphs>85</Paragraphs>
  <ScaleCrop>false</ScaleCrop>
  <Company/>
  <LinksUpToDate>false</LinksUpToDate>
  <CharactersWithSpaces>42942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Stolle, Anja</cp:lastModifiedBy>
  <cp:revision>2</cp:revision>
  <cp:lastPrinted>2011-09-03T11:20:00Z</cp:lastPrinted>
  <dcterms:created xsi:type="dcterms:W3CDTF">2026-05-21T13:05:00Z</dcterms:created>
  <dcterms:modified xsi:type="dcterms:W3CDTF">2026-05-21T13:05:00Z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0x0101008BDEFD20CE8E7D488639C8DDA84EF479</vt:lpwstr>
  </property>
  <property fmtid="{D5CDD505-2E9C-101B-9397-08002B2CF9AE}" pid="12" name="Order">
    <vt:r8>186400</vt:r8>
  </property>
</Properties>
</file>